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8481D" w14:textId="5E64A86D" w:rsidR="00CE79F1" w:rsidRPr="00CE79F1" w:rsidRDefault="00CE79F1" w:rsidP="00CE79F1">
      <w:pPr>
        <w:pBdr>
          <w:bottom w:val="single" w:sz="4" w:space="1" w:color="auto"/>
        </w:pBdr>
        <w:tabs>
          <w:tab w:val="right" w:pos="9214"/>
        </w:tabs>
        <w:spacing w:after="0"/>
        <w:rPr>
          <w:rFonts w:ascii="Arial" w:hAnsi="Arial" w:cs="Arial"/>
          <w:b/>
        </w:rPr>
      </w:pPr>
      <w:r w:rsidRPr="00CE79F1">
        <w:rPr>
          <w:rFonts w:ascii="Arial" w:hAnsi="Arial" w:cs="Arial"/>
          <w:b/>
        </w:rPr>
        <w:t>3GPP TSG-SA WG6 Meeting #6</w:t>
      </w:r>
      <w:r w:rsidR="00BD31E1">
        <w:rPr>
          <w:rFonts w:ascii="Arial" w:hAnsi="Arial" w:cs="Arial"/>
          <w:b/>
        </w:rPr>
        <w:t>5</w:t>
      </w:r>
      <w:r w:rsidRPr="00CE79F1">
        <w:rPr>
          <w:rFonts w:ascii="Arial" w:hAnsi="Arial" w:cs="Arial"/>
          <w:b/>
        </w:rPr>
        <w:tab/>
        <w:t>S6-2</w:t>
      </w:r>
      <w:r w:rsidR="00C879B1">
        <w:rPr>
          <w:rFonts w:ascii="Arial" w:hAnsi="Arial" w:cs="Arial"/>
          <w:b/>
        </w:rPr>
        <w:t>5</w:t>
      </w:r>
      <w:r w:rsidR="0052732B">
        <w:rPr>
          <w:rFonts w:ascii="Arial" w:hAnsi="Arial" w:cs="Arial"/>
          <w:b/>
        </w:rPr>
        <w:t>0</w:t>
      </w:r>
      <w:r w:rsidR="003359E9">
        <w:rPr>
          <w:rFonts w:ascii="Arial" w:hAnsi="Arial" w:cs="Arial"/>
          <w:b/>
        </w:rPr>
        <w:t>041</w:t>
      </w:r>
    </w:p>
    <w:p w14:paraId="7A26AE8D" w14:textId="245B2137" w:rsidR="009B376A" w:rsidRPr="009B376A" w:rsidRDefault="0052732B" w:rsidP="00CE79F1">
      <w:pPr>
        <w:pBdr>
          <w:bottom w:val="single" w:sz="4" w:space="1" w:color="auto"/>
        </w:pBdr>
        <w:tabs>
          <w:tab w:val="right" w:pos="9214"/>
        </w:tabs>
        <w:spacing w:after="0"/>
        <w:rPr>
          <w:rFonts w:ascii="Arial" w:hAnsi="Arial" w:cs="Arial"/>
          <w:b/>
        </w:rPr>
      </w:pPr>
      <w:r w:rsidRPr="0052732B">
        <w:rPr>
          <w:rFonts w:ascii="Arial" w:hAnsi="Arial" w:cs="Arial"/>
          <w:b/>
        </w:rPr>
        <w:t>Athens, Greece 17</w:t>
      </w:r>
      <w:r w:rsidRPr="0052732B">
        <w:rPr>
          <w:rFonts w:ascii="Arial" w:hAnsi="Arial" w:cs="Arial"/>
          <w:b/>
          <w:vertAlign w:val="superscript"/>
        </w:rPr>
        <w:t>th</w:t>
      </w:r>
      <w:r w:rsidRPr="0052732B">
        <w:rPr>
          <w:rFonts w:ascii="Arial" w:hAnsi="Arial" w:cs="Arial"/>
          <w:b/>
        </w:rPr>
        <w:t xml:space="preserve"> – 21</w:t>
      </w:r>
      <w:r w:rsidRPr="0052732B">
        <w:rPr>
          <w:rFonts w:ascii="Arial" w:hAnsi="Arial" w:cs="Arial"/>
          <w:b/>
          <w:vertAlign w:val="superscript"/>
        </w:rPr>
        <w:t>st</w:t>
      </w:r>
      <w:r w:rsidRPr="0052732B">
        <w:rPr>
          <w:rFonts w:ascii="Arial" w:hAnsi="Arial" w:cs="Arial"/>
          <w:b/>
        </w:rPr>
        <w:t xml:space="preserve"> February 2025</w:t>
      </w:r>
      <w:r w:rsidR="00CE79F1" w:rsidRPr="00CE79F1">
        <w:rPr>
          <w:rFonts w:ascii="Arial" w:hAnsi="Arial" w:cs="Arial"/>
          <w:b/>
        </w:rPr>
        <w:tab/>
      </w:r>
    </w:p>
    <w:p w14:paraId="390341FF" w14:textId="77777777" w:rsidR="00A45CBF" w:rsidRDefault="00A45CBF" w:rsidP="00A45CBF">
      <w:pPr>
        <w:rPr>
          <w:rFonts w:ascii="Arial" w:hAnsi="Arial"/>
        </w:rPr>
      </w:pPr>
    </w:p>
    <w:p w14:paraId="4D07A755" w14:textId="68DF7591" w:rsidR="002D1DEF" w:rsidRPr="007564A7" w:rsidRDefault="002D1DEF" w:rsidP="002D1DEF">
      <w:pPr>
        <w:tabs>
          <w:tab w:val="left" w:pos="1701"/>
        </w:tabs>
        <w:rPr>
          <w:rFonts w:ascii="Arial" w:eastAsia="SimSun" w:hAnsi="Arial"/>
        </w:rPr>
      </w:pPr>
      <w:r w:rsidRPr="007564A7">
        <w:rPr>
          <w:rFonts w:ascii="Arial" w:eastAsia="SimSun" w:hAnsi="Arial"/>
        </w:rPr>
        <w:t>Source:</w:t>
      </w:r>
      <w:r w:rsidRPr="007564A7">
        <w:rPr>
          <w:rFonts w:ascii="Arial" w:eastAsia="SimSun" w:hAnsi="Arial"/>
        </w:rPr>
        <w:tab/>
      </w:r>
      <w:r w:rsidR="00A2663B">
        <w:rPr>
          <w:rFonts w:ascii="Arial" w:eastAsia="SimSun" w:hAnsi="Arial"/>
        </w:rPr>
        <w:t>Airbus</w:t>
      </w:r>
    </w:p>
    <w:p w14:paraId="39AB3D99" w14:textId="399F86A6" w:rsidR="00A45CBF" w:rsidRPr="007564A7" w:rsidRDefault="003812EE" w:rsidP="007564A7">
      <w:pPr>
        <w:tabs>
          <w:tab w:val="left" w:pos="1701"/>
        </w:tabs>
        <w:rPr>
          <w:rFonts w:ascii="Arial" w:eastAsia="SimSun" w:hAnsi="Arial"/>
        </w:rPr>
      </w:pPr>
      <w:r w:rsidRPr="007564A7">
        <w:rPr>
          <w:rFonts w:ascii="Arial" w:eastAsia="SimSun" w:hAnsi="Arial"/>
        </w:rPr>
        <w:t>Title:</w:t>
      </w:r>
      <w:r w:rsidRPr="007564A7">
        <w:rPr>
          <w:rFonts w:ascii="Arial" w:eastAsia="SimSun" w:hAnsi="Arial"/>
        </w:rPr>
        <w:tab/>
      </w:r>
      <w:r w:rsidR="00A2663B" w:rsidRPr="00A2663B">
        <w:rPr>
          <w:rFonts w:ascii="Arial" w:eastAsia="SimSun" w:hAnsi="Arial"/>
        </w:rPr>
        <w:t xml:space="preserve">Initial analysis of TR23784 for FS_MCLOG_Ph2 </w:t>
      </w:r>
    </w:p>
    <w:p w14:paraId="7966E8A0" w14:textId="1D33825E" w:rsidR="00F613B4" w:rsidRPr="00D26150" w:rsidRDefault="007024F8" w:rsidP="007564A7">
      <w:pPr>
        <w:tabs>
          <w:tab w:val="left" w:pos="1701"/>
        </w:tabs>
        <w:rPr>
          <w:rFonts w:ascii="Arial" w:eastAsia="SimSun" w:hAnsi="Arial"/>
          <w:lang w:val="en-US"/>
        </w:rPr>
      </w:pPr>
      <w:r w:rsidRPr="00D26150">
        <w:rPr>
          <w:rFonts w:ascii="Arial" w:eastAsia="SimSun" w:hAnsi="Arial"/>
          <w:lang w:val="en-US"/>
        </w:rPr>
        <w:t>Agenda</w:t>
      </w:r>
      <w:r w:rsidR="00F613B4" w:rsidRPr="00D26150">
        <w:rPr>
          <w:rFonts w:ascii="Arial" w:eastAsia="SimSun" w:hAnsi="Arial"/>
          <w:lang w:val="en-US"/>
        </w:rPr>
        <w:t xml:space="preserve"> Item:</w:t>
      </w:r>
      <w:r w:rsidR="003812EE" w:rsidRPr="00D26150">
        <w:rPr>
          <w:rFonts w:ascii="Arial" w:eastAsia="SimSun" w:hAnsi="Arial"/>
          <w:lang w:val="en-US"/>
        </w:rPr>
        <w:tab/>
      </w:r>
      <w:r w:rsidR="003359E9" w:rsidRPr="00D26150">
        <w:rPr>
          <w:rFonts w:ascii="Arial" w:eastAsia="SimSun" w:hAnsi="Arial"/>
          <w:lang w:val="en-US"/>
        </w:rPr>
        <w:t>10</w:t>
      </w:r>
    </w:p>
    <w:p w14:paraId="2866BA2B" w14:textId="422EE0B4" w:rsidR="00A2663B" w:rsidRPr="00D26150" w:rsidRDefault="00A45CBF" w:rsidP="007564A7">
      <w:pPr>
        <w:tabs>
          <w:tab w:val="left" w:pos="1701"/>
        </w:tabs>
        <w:rPr>
          <w:rFonts w:ascii="Arial" w:eastAsia="SimSun" w:hAnsi="Arial"/>
          <w:lang w:val="en-US"/>
        </w:rPr>
      </w:pPr>
      <w:r w:rsidRPr="00D26150">
        <w:rPr>
          <w:rFonts w:ascii="Arial" w:eastAsia="SimSun" w:hAnsi="Arial"/>
          <w:lang w:val="en-US"/>
        </w:rPr>
        <w:t>Contact:</w:t>
      </w:r>
      <w:r w:rsidRPr="00D26150">
        <w:rPr>
          <w:rFonts w:ascii="Arial" w:eastAsia="SimSun" w:hAnsi="Arial"/>
          <w:lang w:val="en-US"/>
        </w:rPr>
        <w:tab/>
      </w:r>
      <w:r w:rsidR="00A2663B" w:rsidRPr="00D26150">
        <w:rPr>
          <w:rFonts w:ascii="Arial" w:eastAsia="SimSun" w:hAnsi="Arial"/>
          <w:lang w:val="en-US"/>
        </w:rPr>
        <w:t xml:space="preserve">Jukka Vialen </w:t>
      </w:r>
      <w:hyperlink r:id="rId7" w:history="1">
        <w:r w:rsidR="00A2663B" w:rsidRPr="00D26150">
          <w:rPr>
            <w:rStyle w:val="Hyperlink"/>
            <w:rFonts w:ascii="Arial" w:eastAsia="SimSun" w:hAnsi="Arial"/>
            <w:lang w:val="en-US"/>
          </w:rPr>
          <w:t>jukka.vialen@airbus.com</w:t>
        </w:r>
      </w:hyperlink>
    </w:p>
    <w:p w14:paraId="57200931" w14:textId="77777777" w:rsidR="00A45CBF" w:rsidRPr="00D26150" w:rsidRDefault="00A45CBF" w:rsidP="00A45CBF">
      <w:pPr>
        <w:pBdr>
          <w:bottom w:val="single" w:sz="6" w:space="1" w:color="auto"/>
        </w:pBdr>
        <w:rPr>
          <w:lang w:val="en-US"/>
        </w:rPr>
      </w:pPr>
    </w:p>
    <w:p w14:paraId="030D7871" w14:textId="5AF51EED" w:rsidR="002C3678" w:rsidRDefault="002C3678" w:rsidP="002C3678">
      <w:pPr>
        <w:spacing w:after="200" w:line="276" w:lineRule="auto"/>
        <w:rPr>
          <w:rFonts w:ascii="Arial" w:eastAsia="Calibri" w:hAnsi="Arial" w:cs="Arial"/>
          <w:i/>
          <w:sz w:val="22"/>
          <w:szCs w:val="22"/>
          <w:lang w:val="nl-NL"/>
        </w:rPr>
      </w:pPr>
      <w:r w:rsidRPr="002C3678">
        <w:rPr>
          <w:rFonts w:ascii="Arial" w:eastAsia="Calibri" w:hAnsi="Arial" w:cs="Arial"/>
          <w:i/>
          <w:sz w:val="22"/>
          <w:szCs w:val="22"/>
          <w:lang w:val="nl-NL"/>
        </w:rPr>
        <w:t xml:space="preserve">Abstract: </w:t>
      </w:r>
      <w:r w:rsidR="00A2663B">
        <w:rPr>
          <w:rFonts w:ascii="Arial" w:eastAsia="Calibri" w:hAnsi="Arial" w:cs="Arial"/>
          <w:i/>
          <w:sz w:val="22"/>
          <w:szCs w:val="22"/>
          <w:lang w:val="nl-NL"/>
        </w:rPr>
        <w:t xml:space="preserve">This discussion paper provides </w:t>
      </w:r>
      <w:r w:rsidR="001A2118">
        <w:rPr>
          <w:rFonts w:ascii="Arial" w:eastAsia="Calibri" w:hAnsi="Arial" w:cs="Arial"/>
          <w:i/>
          <w:sz w:val="22"/>
          <w:szCs w:val="22"/>
          <w:lang w:val="nl-NL"/>
        </w:rPr>
        <w:t xml:space="preserve">an </w:t>
      </w:r>
      <w:r w:rsidR="00A2663B">
        <w:rPr>
          <w:rFonts w:ascii="Arial" w:eastAsia="Calibri" w:hAnsi="Arial" w:cs="Arial"/>
          <w:i/>
          <w:sz w:val="22"/>
          <w:szCs w:val="22"/>
          <w:lang w:val="nl-NL"/>
        </w:rPr>
        <w:t>initial analysis o</w:t>
      </w:r>
      <w:r w:rsidR="001A2118">
        <w:rPr>
          <w:rFonts w:ascii="Arial" w:eastAsia="Calibri" w:hAnsi="Arial" w:cs="Arial"/>
          <w:i/>
          <w:sz w:val="22"/>
          <w:szCs w:val="22"/>
          <w:lang w:val="nl-NL"/>
        </w:rPr>
        <w:t>f</w:t>
      </w:r>
      <w:r w:rsidR="00A2663B">
        <w:rPr>
          <w:rFonts w:ascii="Arial" w:eastAsia="Calibri" w:hAnsi="Arial" w:cs="Arial"/>
          <w:i/>
          <w:sz w:val="22"/>
          <w:szCs w:val="22"/>
          <w:lang w:val="nl-NL"/>
        </w:rPr>
        <w:t xml:space="preserve"> what </w:t>
      </w:r>
      <w:r w:rsidR="00024A5F">
        <w:rPr>
          <w:rFonts w:ascii="Arial" w:eastAsia="Calibri" w:hAnsi="Arial" w:cs="Arial"/>
          <w:i/>
          <w:sz w:val="22"/>
          <w:szCs w:val="22"/>
          <w:lang w:val="nl-NL"/>
        </w:rPr>
        <w:t xml:space="preserve">can be </w:t>
      </w:r>
      <w:r w:rsidR="00A2663B">
        <w:rPr>
          <w:rFonts w:ascii="Arial" w:eastAsia="Calibri" w:hAnsi="Arial" w:cs="Arial"/>
          <w:i/>
          <w:sz w:val="22"/>
          <w:szCs w:val="22"/>
          <w:lang w:val="nl-NL"/>
        </w:rPr>
        <w:t>utilize</w:t>
      </w:r>
      <w:r w:rsidR="00024A5F">
        <w:rPr>
          <w:rFonts w:ascii="Arial" w:eastAsia="Calibri" w:hAnsi="Arial" w:cs="Arial"/>
          <w:i/>
          <w:sz w:val="22"/>
          <w:szCs w:val="22"/>
          <w:lang w:val="nl-NL"/>
        </w:rPr>
        <w:t>d from</w:t>
      </w:r>
      <w:r w:rsidR="00A2663B">
        <w:rPr>
          <w:rFonts w:ascii="Arial" w:eastAsia="Calibri" w:hAnsi="Arial" w:cs="Arial"/>
          <w:i/>
          <w:sz w:val="22"/>
          <w:szCs w:val="22"/>
          <w:lang w:val="nl-NL"/>
        </w:rPr>
        <w:t xml:space="preserve"> TR 23.784 (Rel-16) in the FS_MCLOG_Ph2</w:t>
      </w:r>
      <w:r w:rsidR="001A2118">
        <w:rPr>
          <w:rFonts w:ascii="Arial" w:eastAsia="Calibri" w:hAnsi="Arial" w:cs="Arial"/>
          <w:i/>
          <w:sz w:val="22"/>
          <w:szCs w:val="22"/>
          <w:lang w:val="nl-NL"/>
        </w:rPr>
        <w:t xml:space="preserve"> Rel-20 study.</w:t>
      </w:r>
    </w:p>
    <w:p w14:paraId="4086C0C9" w14:textId="0C9EA3F5" w:rsidR="00A2663B" w:rsidRDefault="00A2663B" w:rsidP="002C3678">
      <w:pPr>
        <w:spacing w:after="200" w:line="276" w:lineRule="auto"/>
        <w:rPr>
          <w:rFonts w:ascii="Arial" w:eastAsia="Calibri" w:hAnsi="Arial" w:cs="Arial"/>
          <w:i/>
          <w:sz w:val="22"/>
          <w:szCs w:val="22"/>
          <w:lang w:val="nl-NL"/>
        </w:rPr>
      </w:pPr>
    </w:p>
    <w:p w14:paraId="7654B61C" w14:textId="0B804E86" w:rsidR="00A2663B" w:rsidRDefault="004F53C1" w:rsidP="004F53C1">
      <w:pPr>
        <w:pStyle w:val="Heading1"/>
        <w:numPr>
          <w:ilvl w:val="0"/>
          <w:numId w:val="4"/>
        </w:numPr>
      </w:pPr>
      <w:bookmarkStart w:id="0" w:name="_Toc11678089"/>
      <w:r>
        <w:t xml:space="preserve">Scenarios (Clause </w:t>
      </w:r>
      <w:r w:rsidR="001A2118">
        <w:t>4</w:t>
      </w:r>
      <w:r>
        <w:t>)</w:t>
      </w:r>
      <w:bookmarkEnd w:id="0"/>
    </w:p>
    <w:p w14:paraId="1EFE8599" w14:textId="6EE4F6BC" w:rsidR="006448A4" w:rsidRPr="006448A4" w:rsidRDefault="001A2118" w:rsidP="006448A4">
      <w:pPr>
        <w:pStyle w:val="Heading4"/>
        <w:numPr>
          <w:ilvl w:val="1"/>
          <w:numId w:val="4"/>
        </w:numPr>
      </w:pPr>
      <w:r>
        <w:t>General</w:t>
      </w:r>
    </w:p>
    <w:p w14:paraId="021F3204" w14:textId="4BA68DB6" w:rsidR="00213A60" w:rsidRDefault="004F53C1" w:rsidP="006448A4">
      <w:pPr>
        <w:pStyle w:val="ListParagraph"/>
        <w:numPr>
          <w:ilvl w:val="0"/>
          <w:numId w:val="7"/>
        </w:numPr>
      </w:pPr>
      <w:r>
        <w:t xml:space="preserve">TR 23.784 does not </w:t>
      </w:r>
      <w:r w:rsidR="001A2118">
        <w:t>contain</w:t>
      </w:r>
      <w:r>
        <w:t xml:space="preserve"> recording (</w:t>
      </w:r>
      <w:r w:rsidR="00F2256A">
        <w:t xml:space="preserve">or </w:t>
      </w:r>
      <w:r>
        <w:t xml:space="preserve">logging) specific scenarios. </w:t>
      </w:r>
    </w:p>
    <w:p w14:paraId="4F9753C9" w14:textId="77777777" w:rsidR="006448A4" w:rsidRDefault="006448A4" w:rsidP="006448A4">
      <w:pPr>
        <w:pStyle w:val="ListParagraph"/>
        <w:ind w:left="1440"/>
      </w:pPr>
    </w:p>
    <w:p w14:paraId="1FBA9FE3" w14:textId="77777777" w:rsidR="006448A4" w:rsidRDefault="006448A4" w:rsidP="006448A4">
      <w:pPr>
        <w:pStyle w:val="ListParagraph"/>
        <w:numPr>
          <w:ilvl w:val="0"/>
          <w:numId w:val="7"/>
        </w:numPr>
      </w:pPr>
      <w:r>
        <w:t>It contains only one subclause in the scenarios section that is related to recording/logging:</w:t>
      </w:r>
    </w:p>
    <w:p w14:paraId="55947CF6" w14:textId="77777777" w:rsidR="006448A4" w:rsidRPr="006448A4" w:rsidRDefault="006448A4" w:rsidP="006448A4">
      <w:pPr>
        <w:pStyle w:val="ListParagraph"/>
        <w:rPr>
          <w:i/>
          <w:iCs/>
        </w:rPr>
      </w:pPr>
    </w:p>
    <w:p w14:paraId="3459B560" w14:textId="4291D3BD" w:rsidR="004F53C1" w:rsidRPr="006448A4" w:rsidRDefault="006448A4" w:rsidP="006448A4">
      <w:pPr>
        <w:pStyle w:val="ListParagraph"/>
        <w:numPr>
          <w:ilvl w:val="1"/>
          <w:numId w:val="7"/>
        </w:numPr>
      </w:pPr>
      <w:r w:rsidRPr="006448A4">
        <w:rPr>
          <w:i/>
          <w:iCs/>
        </w:rPr>
        <w:t xml:space="preserve">Clause </w:t>
      </w:r>
      <w:r w:rsidR="004F53C1" w:rsidRPr="006448A4">
        <w:rPr>
          <w:i/>
          <w:iCs/>
        </w:rPr>
        <w:t>4.8</w:t>
      </w:r>
      <w:r>
        <w:rPr>
          <w:i/>
          <w:iCs/>
        </w:rPr>
        <w:t xml:space="preserve"> /</w:t>
      </w:r>
      <w:r w:rsidR="004F53C1" w:rsidRPr="006448A4">
        <w:rPr>
          <w:i/>
          <w:iCs/>
        </w:rPr>
        <w:t xml:space="preserve"> Scenario 7: Logging scenarios</w:t>
      </w:r>
      <w:r w:rsidR="007A417B">
        <w:t xml:space="preserve"> </w:t>
      </w:r>
      <w:r w:rsidR="00213A60">
        <w:t>–</w:t>
      </w:r>
      <w:r w:rsidR="007A417B">
        <w:t xml:space="preserve"> </w:t>
      </w:r>
      <w:r w:rsidR="004F53C1">
        <w:t>wh</w:t>
      </w:r>
      <w:r w:rsidR="00213A60">
        <w:t>ere it says</w:t>
      </w:r>
      <w:r w:rsidR="004F53C1">
        <w:t xml:space="preserve">: </w:t>
      </w:r>
      <w:r w:rsidR="004F53C1" w:rsidRPr="006448A4">
        <w:rPr>
          <w:i/>
          <w:iCs/>
        </w:rPr>
        <w:t>“</w:t>
      </w:r>
      <w:r w:rsidR="004F53C1" w:rsidRPr="006448A4">
        <w:rPr>
          <w:b/>
          <w:bCs/>
          <w:i/>
          <w:iCs/>
        </w:rPr>
        <w:t>The call related scenarios can be considered to be the same as those described in</w:t>
      </w:r>
      <w:r w:rsidR="001A2118" w:rsidRPr="006448A4">
        <w:rPr>
          <w:b/>
          <w:bCs/>
          <w:i/>
          <w:iCs/>
        </w:rPr>
        <w:t xml:space="preserve"> </w:t>
      </w:r>
      <w:r w:rsidR="004F53C1" w:rsidRPr="006448A4">
        <w:rPr>
          <w:b/>
          <w:bCs/>
          <w:i/>
          <w:iCs/>
          <w:u w:val="single"/>
        </w:rPr>
        <w:t>scenarios 1 to 6</w:t>
      </w:r>
      <w:r w:rsidR="004F53C1" w:rsidRPr="006448A4">
        <w:rPr>
          <w:b/>
          <w:bCs/>
          <w:i/>
          <w:iCs/>
        </w:rPr>
        <w:t xml:space="preserve"> related to discreet listening</w:t>
      </w:r>
      <w:r w:rsidR="004F53C1" w:rsidRPr="006448A4">
        <w:rPr>
          <w:i/>
          <w:iCs/>
        </w:rPr>
        <w:t>, except that the recipient of the information is a logging client or interface instead of the authorized user”.</w:t>
      </w:r>
    </w:p>
    <w:p w14:paraId="79B04D96" w14:textId="77777777" w:rsidR="006448A4" w:rsidRDefault="006448A4" w:rsidP="006448A4">
      <w:pPr>
        <w:pStyle w:val="ListParagraph"/>
        <w:numPr>
          <w:ilvl w:val="0"/>
          <w:numId w:val="7"/>
        </w:numPr>
      </w:pPr>
      <w:r>
        <w:t>The “</w:t>
      </w:r>
      <w:r w:rsidRPr="007A417B">
        <w:rPr>
          <w:i/>
          <w:iCs/>
          <w:u w:val="single"/>
        </w:rPr>
        <w:t>scenarios 1 to 6</w:t>
      </w:r>
      <w:r>
        <w:t>” are analysed in more detail below.</w:t>
      </w:r>
    </w:p>
    <w:p w14:paraId="37CBB572" w14:textId="475FD746" w:rsidR="004F53C1" w:rsidRDefault="004F53C1" w:rsidP="00213A60">
      <w:pPr>
        <w:pStyle w:val="Heading4"/>
        <w:numPr>
          <w:ilvl w:val="1"/>
          <w:numId w:val="4"/>
        </w:numPr>
      </w:pPr>
      <w:r>
        <w:t>MCPTT and MCVideo private calls</w:t>
      </w:r>
      <w:r w:rsidR="00C30E20">
        <w:t xml:space="preserve"> and group calls</w:t>
      </w:r>
    </w:p>
    <w:p w14:paraId="615BCEB9" w14:textId="77777777" w:rsidR="00974325" w:rsidRPr="006948E8" w:rsidRDefault="00974325" w:rsidP="00C30E20">
      <w:pPr>
        <w:pStyle w:val="ListParagraph"/>
        <w:numPr>
          <w:ilvl w:val="0"/>
          <w:numId w:val="6"/>
        </w:numPr>
        <w:rPr>
          <w:i/>
          <w:iCs/>
        </w:rPr>
      </w:pPr>
      <w:r w:rsidRPr="006948E8">
        <w:rPr>
          <w:i/>
          <w:iCs/>
        </w:rPr>
        <w:t>TR23.784:</w:t>
      </w:r>
    </w:p>
    <w:p w14:paraId="79525344" w14:textId="396135DA" w:rsidR="00C30E20" w:rsidRPr="006948E8" w:rsidRDefault="00C30E20" w:rsidP="00974325">
      <w:pPr>
        <w:pStyle w:val="ListParagraph"/>
        <w:numPr>
          <w:ilvl w:val="1"/>
          <w:numId w:val="6"/>
        </w:numPr>
        <w:rPr>
          <w:i/>
          <w:iCs/>
        </w:rPr>
      </w:pPr>
      <w:r w:rsidRPr="006948E8">
        <w:rPr>
          <w:i/>
          <w:iCs/>
        </w:rPr>
        <w:t xml:space="preserve">Clause 4.2.1 / Scenario 1.1: </w:t>
      </w:r>
      <w:r w:rsidR="00213A60" w:rsidRPr="006948E8">
        <w:rPr>
          <w:i/>
          <w:iCs/>
        </w:rPr>
        <w:t xml:space="preserve">Discreet listening of </w:t>
      </w:r>
      <w:r w:rsidRPr="006948E8">
        <w:rPr>
          <w:i/>
          <w:iCs/>
        </w:rPr>
        <w:t>MCPTT and MCVideo private calls in the same MC service server</w:t>
      </w:r>
    </w:p>
    <w:p w14:paraId="0F49C6FE" w14:textId="638228CB" w:rsidR="00C30E20" w:rsidRPr="006948E8" w:rsidRDefault="00C30E20" w:rsidP="00974325">
      <w:pPr>
        <w:pStyle w:val="ListParagraph"/>
        <w:numPr>
          <w:ilvl w:val="1"/>
          <w:numId w:val="6"/>
        </w:numPr>
        <w:rPr>
          <w:i/>
          <w:iCs/>
        </w:rPr>
      </w:pPr>
      <w:r w:rsidRPr="006948E8">
        <w:rPr>
          <w:i/>
          <w:iCs/>
        </w:rPr>
        <w:t xml:space="preserve">Clause 4.3 / Scenario 2: </w:t>
      </w:r>
      <w:r w:rsidR="00974325" w:rsidRPr="006948E8">
        <w:rPr>
          <w:i/>
          <w:iCs/>
        </w:rPr>
        <w:t xml:space="preserve">Discreet listening of </w:t>
      </w:r>
      <w:r w:rsidRPr="006948E8">
        <w:rPr>
          <w:i/>
          <w:iCs/>
        </w:rPr>
        <w:t>MCPTT and MCVideo group calls</w:t>
      </w:r>
    </w:p>
    <w:p w14:paraId="3B82D7FE" w14:textId="77777777" w:rsidR="00974325" w:rsidRDefault="00974325" w:rsidP="004F53C1">
      <w:pPr>
        <w:numPr>
          <w:ilvl w:val="0"/>
          <w:numId w:val="6"/>
        </w:numPr>
      </w:pPr>
      <w:r>
        <w:t>Analysis:</w:t>
      </w:r>
    </w:p>
    <w:p w14:paraId="4EFE5AAA" w14:textId="28372373" w:rsidR="004F53C1" w:rsidRDefault="00F2256A" w:rsidP="00974325">
      <w:pPr>
        <w:numPr>
          <w:ilvl w:val="1"/>
          <w:numId w:val="6"/>
        </w:numPr>
      </w:pPr>
      <w:r>
        <w:t>R</w:t>
      </w:r>
      <w:r w:rsidR="007A417B">
        <w:t xml:space="preserve">ecording solutions for </w:t>
      </w:r>
      <w:r w:rsidR="004F53C1">
        <w:t xml:space="preserve">these </w:t>
      </w:r>
      <w:r w:rsidR="007A417B">
        <w:t>sc</w:t>
      </w:r>
      <w:r w:rsidR="00974325">
        <w:t>e</w:t>
      </w:r>
      <w:r w:rsidR="007A417B">
        <w:t>narios already exist in</w:t>
      </w:r>
      <w:r w:rsidR="004F53C1">
        <w:t xml:space="preserve"> Rel-19 </w:t>
      </w:r>
      <w:r>
        <w:t xml:space="preserve">SA6 </w:t>
      </w:r>
      <w:r w:rsidR="004F53C1">
        <w:t>TSs</w:t>
      </w:r>
      <w:r w:rsidR="002A788F">
        <w:t xml:space="preserve"> </w:t>
      </w:r>
      <w:proofErr w:type="gramStart"/>
      <w:r w:rsidR="002A788F">
        <w:t>i.e.</w:t>
      </w:r>
      <w:proofErr w:type="gramEnd"/>
      <w:r w:rsidR="002A788F">
        <w:t xml:space="preserve"> </w:t>
      </w:r>
      <w:r>
        <w:t xml:space="preserve">there is </w:t>
      </w:r>
      <w:r w:rsidR="002A788F">
        <w:t xml:space="preserve">no need to add them into </w:t>
      </w:r>
      <w:r w:rsidR="006948E8" w:rsidRPr="006948E8">
        <w:t>FS_MCLOG_Ph2</w:t>
      </w:r>
      <w:r>
        <w:t>.</w:t>
      </w:r>
    </w:p>
    <w:p w14:paraId="4651E040" w14:textId="2AD8C562" w:rsidR="00974325" w:rsidRDefault="00974325" w:rsidP="00974325">
      <w:pPr>
        <w:numPr>
          <w:ilvl w:val="0"/>
          <w:numId w:val="6"/>
        </w:numPr>
      </w:pPr>
      <w:r>
        <w:t xml:space="preserve">Action: </w:t>
      </w:r>
    </w:p>
    <w:p w14:paraId="5919145F" w14:textId="5EA90397" w:rsidR="00974325" w:rsidRDefault="00974325" w:rsidP="00974325">
      <w:pPr>
        <w:numPr>
          <w:ilvl w:val="1"/>
          <w:numId w:val="6"/>
        </w:numPr>
      </w:pPr>
      <w:r>
        <w:t>no action needed</w:t>
      </w:r>
    </w:p>
    <w:p w14:paraId="025FFB5C" w14:textId="1BE0BE99" w:rsidR="00FB3005" w:rsidRDefault="00FB3005" w:rsidP="00213A60">
      <w:pPr>
        <w:pStyle w:val="Heading4"/>
        <w:numPr>
          <w:ilvl w:val="1"/>
          <w:numId w:val="4"/>
        </w:numPr>
      </w:pPr>
      <w:r w:rsidRPr="00FB3005">
        <w:t xml:space="preserve">MCPTT and MCVideo private calls </w:t>
      </w:r>
      <w:r w:rsidR="00C30E20">
        <w:t xml:space="preserve">and group calls </w:t>
      </w:r>
      <w:r w:rsidRPr="00FB3005">
        <w:t xml:space="preserve">with target receiving service from different MC service server </w:t>
      </w:r>
    </w:p>
    <w:p w14:paraId="2714A2AF" w14:textId="77777777" w:rsidR="00974325" w:rsidRPr="006948E8" w:rsidRDefault="00974325" w:rsidP="00974325">
      <w:pPr>
        <w:pStyle w:val="ListParagraph"/>
        <w:numPr>
          <w:ilvl w:val="0"/>
          <w:numId w:val="6"/>
        </w:numPr>
        <w:rPr>
          <w:i/>
          <w:iCs/>
        </w:rPr>
      </w:pPr>
      <w:r w:rsidRPr="006948E8">
        <w:rPr>
          <w:i/>
          <w:iCs/>
        </w:rPr>
        <w:t>TR23.784:</w:t>
      </w:r>
    </w:p>
    <w:p w14:paraId="5281A324" w14:textId="5D0D3C78" w:rsidR="00C30E20" w:rsidRPr="006948E8" w:rsidRDefault="00C30E20" w:rsidP="00974325">
      <w:pPr>
        <w:pStyle w:val="ListParagraph"/>
        <w:numPr>
          <w:ilvl w:val="1"/>
          <w:numId w:val="6"/>
        </w:numPr>
        <w:rPr>
          <w:i/>
          <w:iCs/>
        </w:rPr>
      </w:pPr>
      <w:r w:rsidRPr="006948E8">
        <w:rPr>
          <w:i/>
          <w:iCs/>
        </w:rPr>
        <w:t>Clause 4.2.2 / Scenario 1.2</w:t>
      </w:r>
      <w:r w:rsidR="00405F16" w:rsidRPr="006948E8">
        <w:rPr>
          <w:i/>
          <w:iCs/>
        </w:rPr>
        <w:t>:</w:t>
      </w:r>
      <w:r w:rsidR="00213A60" w:rsidRPr="006948E8">
        <w:rPr>
          <w:i/>
          <w:iCs/>
        </w:rPr>
        <w:t xml:space="preserve"> Discreet listening of MCPTT and MCVideo private calls with target receiving service from different MC service server</w:t>
      </w:r>
    </w:p>
    <w:p w14:paraId="525C814E" w14:textId="27CF8658" w:rsidR="00C30E20" w:rsidRPr="006948E8" w:rsidRDefault="00C30E20" w:rsidP="00974325">
      <w:pPr>
        <w:pStyle w:val="ListParagraph"/>
        <w:numPr>
          <w:ilvl w:val="1"/>
          <w:numId w:val="6"/>
        </w:numPr>
        <w:rPr>
          <w:i/>
          <w:iCs/>
        </w:rPr>
      </w:pPr>
      <w:r w:rsidRPr="006948E8">
        <w:rPr>
          <w:i/>
          <w:iCs/>
        </w:rPr>
        <w:t>Clause 4.3 / Scenario 2</w:t>
      </w:r>
      <w:r w:rsidR="00213A60" w:rsidRPr="006948E8">
        <w:rPr>
          <w:i/>
          <w:iCs/>
        </w:rPr>
        <w:t xml:space="preserve">: Discreet listening of MCPTT and MCVideo group calls </w:t>
      </w:r>
      <w:r w:rsidR="00405F16" w:rsidRPr="006948E8">
        <w:rPr>
          <w:i/>
          <w:iCs/>
        </w:rPr>
        <w:t xml:space="preserve">/ </w:t>
      </w:r>
      <w:r w:rsidRPr="006948E8">
        <w:rPr>
          <w:i/>
          <w:iCs/>
        </w:rPr>
        <w:t>NOTE 3</w:t>
      </w:r>
    </w:p>
    <w:p w14:paraId="15EA3D1F" w14:textId="77777777" w:rsidR="00974325" w:rsidRDefault="00974325" w:rsidP="00974325">
      <w:pPr>
        <w:numPr>
          <w:ilvl w:val="0"/>
          <w:numId w:val="6"/>
        </w:numPr>
      </w:pPr>
      <w:r>
        <w:t>Analysis:</w:t>
      </w:r>
    </w:p>
    <w:p w14:paraId="31D850C3" w14:textId="0EB0DF27" w:rsidR="00261754" w:rsidRDefault="006948E8" w:rsidP="00974325">
      <w:pPr>
        <w:numPr>
          <w:ilvl w:val="1"/>
          <w:numId w:val="6"/>
        </w:numPr>
      </w:pPr>
      <w:r>
        <w:t>T</w:t>
      </w:r>
      <w:r w:rsidR="00FB3005">
        <w:t>he</w:t>
      </w:r>
      <w:r>
        <w:t>se</w:t>
      </w:r>
      <w:r w:rsidR="00FB3005">
        <w:t xml:space="preserve"> </w:t>
      </w:r>
      <w:r w:rsidR="00974325">
        <w:t xml:space="preserve">scenarios </w:t>
      </w:r>
      <w:r>
        <w:t xml:space="preserve">in TR 23.784 look like they have been </w:t>
      </w:r>
      <w:r w:rsidR="00974325">
        <w:t>written with a specific solution in mind</w:t>
      </w:r>
      <w:r w:rsidR="00261754">
        <w:t>:</w:t>
      </w:r>
    </w:p>
    <w:p w14:paraId="0A0E07CB" w14:textId="7EA237F6" w:rsidR="00974325" w:rsidRPr="00261754" w:rsidRDefault="00974325" w:rsidP="00261754">
      <w:pPr>
        <w:numPr>
          <w:ilvl w:val="2"/>
          <w:numId w:val="6"/>
        </w:numPr>
      </w:pPr>
      <w:r w:rsidRPr="00974325">
        <w:rPr>
          <w:i/>
          <w:iCs/>
        </w:rPr>
        <w:t>“…the request for discreet listening is sent by MC service client A to MC service server A…”</w:t>
      </w:r>
    </w:p>
    <w:p w14:paraId="3049CC22" w14:textId="050F97F1" w:rsidR="00261754" w:rsidRPr="00261754" w:rsidRDefault="00261754" w:rsidP="00261754">
      <w:pPr>
        <w:numPr>
          <w:ilvl w:val="2"/>
          <w:numId w:val="6"/>
        </w:numPr>
        <w:rPr>
          <w:i/>
          <w:iCs/>
        </w:rPr>
      </w:pPr>
      <w:r w:rsidRPr="00261754">
        <w:rPr>
          <w:i/>
          <w:iCs/>
        </w:rPr>
        <w:lastRenderedPageBreak/>
        <w:t>“…MC service server A requests the discreet listening function from MC service server B…”</w:t>
      </w:r>
    </w:p>
    <w:p w14:paraId="0D35A8E1" w14:textId="2F1A6C38" w:rsidR="00974325" w:rsidRDefault="006948E8" w:rsidP="00974325">
      <w:pPr>
        <w:numPr>
          <w:ilvl w:val="1"/>
          <w:numId w:val="6"/>
        </w:numPr>
      </w:pPr>
      <w:r>
        <w:t>T</w:t>
      </w:r>
      <w:r w:rsidR="00974325">
        <w:t>h</w:t>
      </w:r>
      <w:r w:rsidR="00AB7DDB">
        <w:t>ese ‘assumptions’ are</w:t>
      </w:r>
      <w:r w:rsidR="00974325">
        <w:t xml:space="preserve"> not valid for the recording architecture/solution in Rel-19 TSs</w:t>
      </w:r>
    </w:p>
    <w:p w14:paraId="683A19DB" w14:textId="4175A065" w:rsidR="00974325" w:rsidRDefault="006948E8" w:rsidP="00974325">
      <w:pPr>
        <w:numPr>
          <w:ilvl w:val="1"/>
          <w:numId w:val="6"/>
        </w:numPr>
      </w:pPr>
      <w:r>
        <w:t>T</w:t>
      </w:r>
      <w:r w:rsidR="00974325">
        <w:t>he issue/topic is valid for FS_MCLOG_Ph2, but the scenario must be rewritten</w:t>
      </w:r>
    </w:p>
    <w:p w14:paraId="04C4551A" w14:textId="398FEF2C" w:rsidR="00AB7DDB" w:rsidRDefault="006948E8" w:rsidP="00AB7DDB">
      <w:pPr>
        <w:numPr>
          <w:ilvl w:val="1"/>
          <w:numId w:val="6"/>
        </w:numPr>
      </w:pPr>
      <w:r>
        <w:t>A</w:t>
      </w:r>
      <w:r w:rsidR="00AB7DDB">
        <w:t xml:space="preserve"> better title would be “recording of migrated users”</w:t>
      </w:r>
    </w:p>
    <w:p w14:paraId="2A7FBB1F" w14:textId="77777777" w:rsidR="00974325" w:rsidRDefault="00974325" w:rsidP="00974325">
      <w:pPr>
        <w:numPr>
          <w:ilvl w:val="0"/>
          <w:numId w:val="6"/>
        </w:numPr>
      </w:pPr>
      <w:r>
        <w:t xml:space="preserve">Action: </w:t>
      </w:r>
    </w:p>
    <w:p w14:paraId="7E7089F6" w14:textId="0474CC1F" w:rsidR="00261754" w:rsidRDefault="006948E8" w:rsidP="00974325">
      <w:pPr>
        <w:numPr>
          <w:ilvl w:val="1"/>
          <w:numId w:val="6"/>
        </w:numPr>
      </w:pPr>
      <w:r>
        <w:t>R</w:t>
      </w:r>
      <w:r w:rsidR="00261754">
        <w:t>ewrite the whole scenario. Rename it to “Recording of migrated users” and include both private calls and group calls.</w:t>
      </w:r>
      <w:r>
        <w:t xml:space="preserve"> Use the recording architecture in TS 23.280 Rel-19 as a starting point.</w:t>
      </w:r>
      <w:r w:rsidR="00261754">
        <w:t xml:space="preserve"> If necessary, split into ‘sub’</w:t>
      </w:r>
      <w:r>
        <w:t>-</w:t>
      </w:r>
      <w:r w:rsidR="00261754">
        <w:t>scenarios.</w:t>
      </w:r>
    </w:p>
    <w:p w14:paraId="5A86221D" w14:textId="5B65CE47" w:rsidR="002A788F" w:rsidRDefault="006948E8" w:rsidP="00213A60">
      <w:pPr>
        <w:pStyle w:val="Heading4"/>
        <w:numPr>
          <w:ilvl w:val="1"/>
          <w:numId w:val="4"/>
        </w:numPr>
      </w:pPr>
      <w:r>
        <w:t>O</w:t>
      </w:r>
      <w:r w:rsidR="00AB7DDB">
        <w:t xml:space="preserve">ne to one </w:t>
      </w:r>
      <w:r w:rsidR="002A788F">
        <w:t>MCVideo pull and push</w:t>
      </w:r>
    </w:p>
    <w:p w14:paraId="2297D5F4" w14:textId="77777777" w:rsidR="00AB7DDB" w:rsidRPr="006948E8" w:rsidRDefault="00AB7DDB" w:rsidP="00AB7DDB">
      <w:pPr>
        <w:pStyle w:val="ListParagraph"/>
        <w:numPr>
          <w:ilvl w:val="0"/>
          <w:numId w:val="6"/>
        </w:numPr>
        <w:rPr>
          <w:i/>
          <w:iCs/>
        </w:rPr>
      </w:pPr>
      <w:r w:rsidRPr="006948E8">
        <w:rPr>
          <w:i/>
          <w:iCs/>
        </w:rPr>
        <w:t>TR23.784:</w:t>
      </w:r>
    </w:p>
    <w:p w14:paraId="71DE96BD" w14:textId="0F0D99A6" w:rsidR="002A788F" w:rsidRPr="006948E8" w:rsidRDefault="00C30E20" w:rsidP="00AB7DDB">
      <w:pPr>
        <w:pStyle w:val="ListParagraph"/>
        <w:numPr>
          <w:ilvl w:val="1"/>
          <w:numId w:val="6"/>
        </w:numPr>
        <w:rPr>
          <w:i/>
          <w:iCs/>
        </w:rPr>
      </w:pPr>
      <w:r w:rsidRPr="006948E8">
        <w:rPr>
          <w:i/>
          <w:iCs/>
        </w:rPr>
        <w:t xml:space="preserve">Clause 4.4.1 / </w:t>
      </w:r>
      <w:r w:rsidR="002A788F" w:rsidRPr="006948E8">
        <w:rPr>
          <w:i/>
          <w:iCs/>
        </w:rPr>
        <w:t xml:space="preserve">Scenario 3.1 </w:t>
      </w:r>
      <w:r w:rsidR="00AB7DDB" w:rsidRPr="006948E8">
        <w:rPr>
          <w:i/>
          <w:iCs/>
        </w:rPr>
        <w:t xml:space="preserve">Discreet listening of </w:t>
      </w:r>
      <w:proofErr w:type="gramStart"/>
      <w:r w:rsidR="002A788F" w:rsidRPr="006948E8">
        <w:rPr>
          <w:i/>
          <w:iCs/>
        </w:rPr>
        <w:t>one to one</w:t>
      </w:r>
      <w:proofErr w:type="gramEnd"/>
      <w:r w:rsidR="002A788F" w:rsidRPr="006948E8">
        <w:rPr>
          <w:i/>
          <w:iCs/>
        </w:rPr>
        <w:t xml:space="preserve"> MCVideo pull</w:t>
      </w:r>
    </w:p>
    <w:p w14:paraId="5BB1481E" w14:textId="35F7B59A" w:rsidR="007A417B" w:rsidRPr="006948E8" w:rsidRDefault="007A417B" w:rsidP="00AB7DDB">
      <w:pPr>
        <w:pStyle w:val="ListParagraph"/>
        <w:numPr>
          <w:ilvl w:val="1"/>
          <w:numId w:val="6"/>
        </w:numPr>
        <w:rPr>
          <w:i/>
          <w:iCs/>
        </w:rPr>
      </w:pPr>
      <w:r w:rsidRPr="006948E8">
        <w:rPr>
          <w:i/>
          <w:iCs/>
        </w:rPr>
        <w:t xml:space="preserve">Clause 4.5.1 / Scenario 4.1 </w:t>
      </w:r>
      <w:r w:rsidR="00AB7DDB" w:rsidRPr="006948E8">
        <w:rPr>
          <w:i/>
          <w:iCs/>
        </w:rPr>
        <w:t xml:space="preserve">Discreet listening of </w:t>
      </w:r>
      <w:proofErr w:type="gramStart"/>
      <w:r w:rsidRPr="006948E8">
        <w:rPr>
          <w:i/>
          <w:iCs/>
        </w:rPr>
        <w:t>one to one</w:t>
      </w:r>
      <w:proofErr w:type="gramEnd"/>
      <w:r w:rsidRPr="006948E8">
        <w:rPr>
          <w:i/>
          <w:iCs/>
        </w:rPr>
        <w:t xml:space="preserve"> MCVideo push</w:t>
      </w:r>
    </w:p>
    <w:p w14:paraId="0FC5A842" w14:textId="77777777" w:rsidR="00AB7DDB" w:rsidRDefault="00AB7DDB" w:rsidP="00AB7DDB">
      <w:pPr>
        <w:numPr>
          <w:ilvl w:val="0"/>
          <w:numId w:val="6"/>
        </w:numPr>
      </w:pPr>
      <w:r>
        <w:t>Analysis:</w:t>
      </w:r>
    </w:p>
    <w:p w14:paraId="04F6B069" w14:textId="70851F79" w:rsidR="00AB7DDB" w:rsidRDefault="007A38E7" w:rsidP="00AB7DDB">
      <w:pPr>
        <w:pStyle w:val="ListParagraph"/>
        <w:numPr>
          <w:ilvl w:val="1"/>
          <w:numId w:val="6"/>
        </w:numPr>
      </w:pPr>
      <w:r>
        <w:t>A</w:t>
      </w:r>
      <w:r w:rsidR="007A417B">
        <w:t xml:space="preserve">s described in </w:t>
      </w:r>
      <w:r w:rsidR="006948E8">
        <w:t>these clauses (in TR 23.784)</w:t>
      </w:r>
      <w:r w:rsidR="007A417B">
        <w:t xml:space="preserve">, one to one Video pull/push is a </w:t>
      </w:r>
      <w:r>
        <w:t xml:space="preserve">MCVideo </w:t>
      </w:r>
      <w:r w:rsidR="007A417B">
        <w:t>private call with specific parameter</w:t>
      </w:r>
      <w:r w:rsidR="00AB7DDB">
        <w:t xml:space="preserve"> values</w:t>
      </w:r>
      <w:r w:rsidR="007A417B">
        <w:t xml:space="preserve">. </w:t>
      </w:r>
    </w:p>
    <w:p w14:paraId="1E5AE7C1" w14:textId="22471C5A" w:rsidR="007A417B" w:rsidRDefault="007A417B" w:rsidP="00AB7DDB">
      <w:pPr>
        <w:pStyle w:val="ListParagraph"/>
        <w:numPr>
          <w:ilvl w:val="1"/>
          <w:numId w:val="6"/>
        </w:numPr>
      </w:pPr>
      <w:r>
        <w:t>A key issue for Rel-20 is to study if the Rel-19 solution for MCX server – Recording server interface (</w:t>
      </w:r>
      <w:r w:rsidR="00574969">
        <w:t>REC-</w:t>
      </w:r>
      <w:r w:rsidR="00243B25">
        <w:t>4</w:t>
      </w:r>
      <w:r w:rsidR="00574969">
        <w:t xml:space="preserve"> reference point / </w:t>
      </w:r>
      <w:r>
        <w:t>SIPREC) can be used also for MCVideo pull/push or if any additions are required.</w:t>
      </w:r>
      <w:r w:rsidR="00243B25">
        <w:t xml:space="preserve"> </w:t>
      </w:r>
    </w:p>
    <w:p w14:paraId="5CA69773" w14:textId="77777777" w:rsidR="00AB7DDB" w:rsidRDefault="00AB7DDB" w:rsidP="00AB7DDB">
      <w:pPr>
        <w:numPr>
          <w:ilvl w:val="0"/>
          <w:numId w:val="6"/>
        </w:numPr>
      </w:pPr>
      <w:r>
        <w:t xml:space="preserve">Action: </w:t>
      </w:r>
    </w:p>
    <w:p w14:paraId="17C7A803" w14:textId="72FBFED5" w:rsidR="00AB7DDB" w:rsidRDefault="00AB7DDB" w:rsidP="00AB7DDB">
      <w:pPr>
        <w:pStyle w:val="ListParagraph"/>
        <w:numPr>
          <w:ilvl w:val="1"/>
          <w:numId w:val="6"/>
        </w:numPr>
      </w:pPr>
      <w:r>
        <w:t xml:space="preserve">The scenarios can be copied into FS_MCLOG_Ph2, some </w:t>
      </w:r>
      <w:r w:rsidR="00574969">
        <w:t>changes/</w:t>
      </w:r>
      <w:r>
        <w:t xml:space="preserve">rewording </w:t>
      </w:r>
      <w:r w:rsidR="00574969">
        <w:t xml:space="preserve">is </w:t>
      </w:r>
      <w:r>
        <w:t>ne</w:t>
      </w:r>
      <w:r w:rsidR="00574969">
        <w:t>cessary to adapt them with (SA6) Rel-19 recording architecture and terminology</w:t>
      </w:r>
      <w:r>
        <w:t>.</w:t>
      </w:r>
    </w:p>
    <w:p w14:paraId="2578621A" w14:textId="0A354DC1" w:rsidR="00AB7DDB" w:rsidRDefault="00AB7DDB" w:rsidP="00AB7DDB">
      <w:pPr>
        <w:pStyle w:val="ListParagraph"/>
        <w:numPr>
          <w:ilvl w:val="1"/>
          <w:numId w:val="6"/>
        </w:numPr>
      </w:pPr>
      <w:r>
        <w:t>A KI (see ‘analysis’ above) can be added. A possible solution could be that nothing needs to be added as the recording of these scenarios is already covered by SIPREC</w:t>
      </w:r>
      <w:r w:rsidR="00BC72D8">
        <w:t>, but this must be confirmed</w:t>
      </w:r>
      <w:r w:rsidR="006948E8">
        <w:t>.</w:t>
      </w:r>
      <w:r w:rsidR="002D2C2C">
        <w:t xml:space="preserve"> </w:t>
      </w:r>
      <w:r w:rsidR="002D2C2C">
        <w:t xml:space="preserve">If no changes/additions are needed then the ‘solution’ only needs to add text to relevant places describing that also these services can be recorded – </w:t>
      </w:r>
      <w:proofErr w:type="gramStart"/>
      <w:r w:rsidR="002D2C2C">
        <w:t>e.g.</w:t>
      </w:r>
      <w:proofErr w:type="gramEnd"/>
      <w:r w:rsidR="002D2C2C">
        <w:t xml:space="preserve"> the NOTE in TS23280/7.5.2.34.</w:t>
      </w:r>
    </w:p>
    <w:p w14:paraId="43E6A8ED" w14:textId="4533B185" w:rsidR="006948E8" w:rsidRDefault="006948E8" w:rsidP="006948E8">
      <w:pPr>
        <w:pStyle w:val="Heading4"/>
        <w:numPr>
          <w:ilvl w:val="1"/>
          <w:numId w:val="4"/>
        </w:numPr>
      </w:pPr>
      <w:r>
        <w:t>One from server MCVideo pull and one to server MCVideo push</w:t>
      </w:r>
    </w:p>
    <w:p w14:paraId="6DB5BB5F" w14:textId="23251B11" w:rsidR="009269C9" w:rsidRPr="007E7C5B" w:rsidRDefault="009269C9" w:rsidP="007E7C5B">
      <w:pPr>
        <w:pStyle w:val="ListParagraph"/>
        <w:numPr>
          <w:ilvl w:val="0"/>
          <w:numId w:val="6"/>
        </w:numPr>
        <w:rPr>
          <w:i/>
          <w:iCs/>
        </w:rPr>
      </w:pPr>
      <w:r w:rsidRPr="007E7C5B">
        <w:rPr>
          <w:i/>
          <w:iCs/>
        </w:rPr>
        <w:t>TR23.784:</w:t>
      </w:r>
    </w:p>
    <w:p w14:paraId="6FE21622" w14:textId="094EC4E7" w:rsidR="009269C9" w:rsidRPr="006948E8" w:rsidRDefault="009269C9" w:rsidP="007E7C5B">
      <w:pPr>
        <w:pStyle w:val="ListParagraph"/>
        <w:numPr>
          <w:ilvl w:val="1"/>
          <w:numId w:val="6"/>
        </w:numPr>
        <w:rPr>
          <w:i/>
          <w:iCs/>
        </w:rPr>
      </w:pPr>
      <w:r w:rsidRPr="006948E8">
        <w:rPr>
          <w:i/>
          <w:iCs/>
        </w:rPr>
        <w:t>Clause 4.4.</w:t>
      </w:r>
      <w:r w:rsidR="007E7C5B">
        <w:rPr>
          <w:i/>
          <w:iCs/>
        </w:rPr>
        <w:t>2</w:t>
      </w:r>
      <w:r w:rsidRPr="006948E8">
        <w:rPr>
          <w:i/>
          <w:iCs/>
        </w:rPr>
        <w:t xml:space="preserve"> / Scenario 3.</w:t>
      </w:r>
      <w:r w:rsidR="007E7C5B">
        <w:rPr>
          <w:i/>
          <w:iCs/>
        </w:rPr>
        <w:t>2</w:t>
      </w:r>
      <w:r w:rsidRPr="006948E8">
        <w:rPr>
          <w:i/>
          <w:iCs/>
        </w:rPr>
        <w:t xml:space="preserve"> Discreet listening of one </w:t>
      </w:r>
      <w:r w:rsidR="0033366A">
        <w:rPr>
          <w:i/>
          <w:iCs/>
        </w:rPr>
        <w:t>from server</w:t>
      </w:r>
      <w:r w:rsidRPr="006948E8">
        <w:rPr>
          <w:i/>
          <w:iCs/>
        </w:rPr>
        <w:t xml:space="preserve"> MCVideo pull</w:t>
      </w:r>
    </w:p>
    <w:p w14:paraId="4F780279" w14:textId="5FE42D08" w:rsidR="009269C9" w:rsidRDefault="009269C9" w:rsidP="007E7C5B">
      <w:pPr>
        <w:pStyle w:val="ListParagraph"/>
        <w:numPr>
          <w:ilvl w:val="1"/>
          <w:numId w:val="6"/>
        </w:numPr>
        <w:rPr>
          <w:i/>
          <w:iCs/>
        </w:rPr>
      </w:pPr>
      <w:r w:rsidRPr="006948E8">
        <w:rPr>
          <w:i/>
          <w:iCs/>
        </w:rPr>
        <w:t>Clause 4.5.</w:t>
      </w:r>
      <w:r w:rsidR="007E7C5B">
        <w:rPr>
          <w:i/>
          <w:iCs/>
        </w:rPr>
        <w:t>2</w:t>
      </w:r>
      <w:r w:rsidRPr="006948E8">
        <w:rPr>
          <w:i/>
          <w:iCs/>
        </w:rPr>
        <w:t xml:space="preserve"> / Scenario 4.</w:t>
      </w:r>
      <w:r w:rsidR="007E7C5B">
        <w:rPr>
          <w:i/>
          <w:iCs/>
        </w:rPr>
        <w:t>2</w:t>
      </w:r>
      <w:r w:rsidRPr="006948E8">
        <w:rPr>
          <w:i/>
          <w:iCs/>
        </w:rPr>
        <w:t xml:space="preserve"> Discreet listening of one to </w:t>
      </w:r>
      <w:r w:rsidR="007E7C5B">
        <w:rPr>
          <w:i/>
          <w:iCs/>
        </w:rPr>
        <w:t>server</w:t>
      </w:r>
      <w:r w:rsidRPr="006948E8">
        <w:rPr>
          <w:i/>
          <w:iCs/>
        </w:rPr>
        <w:t xml:space="preserve"> MCVideo push</w:t>
      </w:r>
    </w:p>
    <w:p w14:paraId="07F8EB90" w14:textId="77777777" w:rsidR="007E7C5B" w:rsidRDefault="007E7C5B" w:rsidP="007E7C5B">
      <w:pPr>
        <w:numPr>
          <w:ilvl w:val="0"/>
          <w:numId w:val="6"/>
        </w:numPr>
      </w:pPr>
      <w:r>
        <w:t>Analysis:</w:t>
      </w:r>
    </w:p>
    <w:p w14:paraId="33FE96DA" w14:textId="0F08E79C" w:rsidR="00574969" w:rsidRDefault="00574969" w:rsidP="007E7C5B">
      <w:pPr>
        <w:pStyle w:val="ListParagraph"/>
        <w:numPr>
          <w:ilvl w:val="1"/>
          <w:numId w:val="6"/>
        </w:numPr>
      </w:pPr>
      <w:r>
        <w:t>These are valid scenarios for FS_MCLOG_Ph2.</w:t>
      </w:r>
    </w:p>
    <w:p w14:paraId="63AA08A9" w14:textId="0DF7FCCE" w:rsidR="00574969" w:rsidRDefault="00574969" w:rsidP="007E7C5B">
      <w:pPr>
        <w:pStyle w:val="ListParagraph"/>
        <w:numPr>
          <w:ilvl w:val="1"/>
          <w:numId w:val="6"/>
        </w:numPr>
      </w:pPr>
      <w:r>
        <w:t>These scenarios in TR 23.784 look like they have been written with a specific solution in mind</w:t>
      </w:r>
      <w:r w:rsidR="0033366A">
        <w:t>.</w:t>
      </w:r>
    </w:p>
    <w:p w14:paraId="4448B1E2" w14:textId="576760F1" w:rsidR="00574969" w:rsidRDefault="00574969" w:rsidP="007E7C5B">
      <w:pPr>
        <w:pStyle w:val="ListParagraph"/>
        <w:numPr>
          <w:ilvl w:val="1"/>
          <w:numId w:val="6"/>
        </w:numPr>
      </w:pPr>
      <w:r>
        <w:t>They need to be rewritten; the starting point must be recording architecture/solution in Rel-19 TSs.</w:t>
      </w:r>
    </w:p>
    <w:p w14:paraId="2B30C6D1" w14:textId="77777777" w:rsidR="006448A4" w:rsidRDefault="006448A4" w:rsidP="006448A4">
      <w:pPr>
        <w:numPr>
          <w:ilvl w:val="0"/>
          <w:numId w:val="6"/>
        </w:numPr>
      </w:pPr>
      <w:r>
        <w:t xml:space="preserve">Action: </w:t>
      </w:r>
    </w:p>
    <w:p w14:paraId="5A92E44A" w14:textId="504CCB04" w:rsidR="006448A4" w:rsidRDefault="006448A4" w:rsidP="006448A4">
      <w:pPr>
        <w:pStyle w:val="ListParagraph"/>
        <w:numPr>
          <w:ilvl w:val="1"/>
          <w:numId w:val="6"/>
        </w:numPr>
      </w:pPr>
      <w:r>
        <w:t>Rewrite these scenarios, use Rel-19 recording architecture as a starting point.</w:t>
      </w:r>
    </w:p>
    <w:p w14:paraId="388F7C28" w14:textId="24BAC76C" w:rsidR="006448A4" w:rsidRDefault="006448A4" w:rsidP="006448A4">
      <w:pPr>
        <w:pStyle w:val="Heading4"/>
        <w:numPr>
          <w:ilvl w:val="1"/>
          <w:numId w:val="4"/>
        </w:numPr>
      </w:pPr>
      <w:r>
        <w:t>Remotely initiated MCVideo push</w:t>
      </w:r>
    </w:p>
    <w:p w14:paraId="739AD442" w14:textId="77777777" w:rsidR="006448A4" w:rsidRPr="007E7C5B" w:rsidRDefault="006448A4" w:rsidP="006448A4">
      <w:pPr>
        <w:pStyle w:val="ListParagraph"/>
        <w:numPr>
          <w:ilvl w:val="0"/>
          <w:numId w:val="6"/>
        </w:numPr>
        <w:rPr>
          <w:i/>
          <w:iCs/>
        </w:rPr>
      </w:pPr>
      <w:r w:rsidRPr="007E7C5B">
        <w:rPr>
          <w:i/>
          <w:iCs/>
        </w:rPr>
        <w:t>TR23.784:</w:t>
      </w:r>
    </w:p>
    <w:p w14:paraId="00CEC51B" w14:textId="77777777" w:rsidR="006448A4" w:rsidRDefault="006448A4" w:rsidP="006448A4">
      <w:pPr>
        <w:pStyle w:val="ListParagraph"/>
        <w:numPr>
          <w:ilvl w:val="1"/>
          <w:numId w:val="6"/>
        </w:numPr>
        <w:rPr>
          <w:i/>
          <w:iCs/>
        </w:rPr>
      </w:pPr>
      <w:r w:rsidRPr="006948E8">
        <w:rPr>
          <w:i/>
          <w:iCs/>
        </w:rPr>
        <w:t>Clause 4.</w:t>
      </w:r>
      <w:r>
        <w:rPr>
          <w:i/>
          <w:iCs/>
        </w:rPr>
        <w:t>5</w:t>
      </w:r>
      <w:r w:rsidRPr="006948E8">
        <w:rPr>
          <w:i/>
          <w:iCs/>
        </w:rPr>
        <w:t>.</w:t>
      </w:r>
      <w:r>
        <w:rPr>
          <w:i/>
          <w:iCs/>
        </w:rPr>
        <w:t>3</w:t>
      </w:r>
      <w:r w:rsidRPr="006948E8">
        <w:rPr>
          <w:i/>
          <w:iCs/>
        </w:rPr>
        <w:t xml:space="preserve"> / Scenario </w:t>
      </w:r>
      <w:r>
        <w:rPr>
          <w:i/>
          <w:iCs/>
        </w:rPr>
        <w:t>4.3:</w:t>
      </w:r>
      <w:r w:rsidRPr="006948E8">
        <w:rPr>
          <w:i/>
          <w:iCs/>
        </w:rPr>
        <w:t xml:space="preserve"> Discreet listening of </w:t>
      </w:r>
      <w:r>
        <w:rPr>
          <w:i/>
          <w:iCs/>
        </w:rPr>
        <w:t xml:space="preserve">remotely initiated </w:t>
      </w:r>
      <w:r w:rsidRPr="006948E8">
        <w:rPr>
          <w:i/>
          <w:iCs/>
        </w:rPr>
        <w:t>MCVideo pu</w:t>
      </w:r>
      <w:r>
        <w:rPr>
          <w:i/>
          <w:iCs/>
        </w:rPr>
        <w:t>sh</w:t>
      </w:r>
    </w:p>
    <w:p w14:paraId="543C82D0" w14:textId="77777777" w:rsidR="006448A4" w:rsidRDefault="006448A4" w:rsidP="006448A4">
      <w:pPr>
        <w:numPr>
          <w:ilvl w:val="0"/>
          <w:numId w:val="6"/>
        </w:numPr>
      </w:pPr>
      <w:r>
        <w:t>Analysis:</w:t>
      </w:r>
    </w:p>
    <w:p w14:paraId="30734446" w14:textId="0111F70C" w:rsidR="006448A4" w:rsidRDefault="006448A4" w:rsidP="006448A4">
      <w:pPr>
        <w:pStyle w:val="ListParagraph"/>
        <w:numPr>
          <w:ilvl w:val="1"/>
          <w:numId w:val="6"/>
        </w:numPr>
      </w:pPr>
      <w:r>
        <w:t>This is a valid scenario for FS_MCLOG_Ph2.</w:t>
      </w:r>
    </w:p>
    <w:p w14:paraId="510EFBAF" w14:textId="772D07B2" w:rsidR="006448A4" w:rsidRDefault="006448A4" w:rsidP="006448A4">
      <w:pPr>
        <w:pStyle w:val="ListParagraph"/>
        <w:numPr>
          <w:ilvl w:val="1"/>
          <w:numId w:val="6"/>
        </w:numPr>
      </w:pPr>
      <w:r>
        <w:t>Like all other scenarios in TR 23.784, this has been written with a specific solution in mind</w:t>
      </w:r>
    </w:p>
    <w:p w14:paraId="46DA42A3" w14:textId="2A47A353" w:rsidR="006448A4" w:rsidRDefault="006448A4" w:rsidP="006448A4">
      <w:pPr>
        <w:pStyle w:val="ListParagraph"/>
        <w:numPr>
          <w:ilvl w:val="1"/>
          <w:numId w:val="6"/>
        </w:numPr>
      </w:pPr>
      <w:r>
        <w:t>This needs to be rewritten; the starting point must be recording architecture/solution in Rel-19 TSs.</w:t>
      </w:r>
    </w:p>
    <w:p w14:paraId="3E3B4DCB" w14:textId="77777777" w:rsidR="006448A4" w:rsidRDefault="006448A4" w:rsidP="006448A4">
      <w:pPr>
        <w:numPr>
          <w:ilvl w:val="0"/>
          <w:numId w:val="6"/>
        </w:numPr>
      </w:pPr>
      <w:r>
        <w:lastRenderedPageBreak/>
        <w:t xml:space="preserve">Action: </w:t>
      </w:r>
    </w:p>
    <w:p w14:paraId="042431C7" w14:textId="3C85FC1F" w:rsidR="006448A4" w:rsidRDefault="006448A4" w:rsidP="006448A4">
      <w:pPr>
        <w:pStyle w:val="ListParagraph"/>
        <w:numPr>
          <w:ilvl w:val="1"/>
          <w:numId w:val="6"/>
        </w:numPr>
      </w:pPr>
      <w:r>
        <w:t>Rewrite the scenario, use Rel-19 recording architecture as a starting point.</w:t>
      </w:r>
    </w:p>
    <w:p w14:paraId="3208B8F8" w14:textId="77777777" w:rsidR="006948E8" w:rsidRPr="006948E8" w:rsidRDefault="006948E8" w:rsidP="006948E8"/>
    <w:p w14:paraId="55E6BE37" w14:textId="2D3E3960" w:rsidR="0033366A" w:rsidRDefault="0033366A" w:rsidP="0033366A">
      <w:pPr>
        <w:pStyle w:val="Heading4"/>
        <w:numPr>
          <w:ilvl w:val="1"/>
          <w:numId w:val="4"/>
        </w:numPr>
      </w:pPr>
      <w:r>
        <w:t>MCData SDS</w:t>
      </w:r>
    </w:p>
    <w:p w14:paraId="101C1A73" w14:textId="77777777" w:rsidR="0033366A" w:rsidRPr="007E7C5B" w:rsidRDefault="0033366A" w:rsidP="0033366A">
      <w:pPr>
        <w:pStyle w:val="ListParagraph"/>
        <w:numPr>
          <w:ilvl w:val="0"/>
          <w:numId w:val="6"/>
        </w:numPr>
        <w:rPr>
          <w:i/>
          <w:iCs/>
        </w:rPr>
      </w:pPr>
      <w:r w:rsidRPr="007E7C5B">
        <w:rPr>
          <w:i/>
          <w:iCs/>
        </w:rPr>
        <w:t>TR23.784:</w:t>
      </w:r>
    </w:p>
    <w:p w14:paraId="212F78C8" w14:textId="6F6BCB31" w:rsidR="0033366A" w:rsidRDefault="0033366A" w:rsidP="0033366A">
      <w:pPr>
        <w:pStyle w:val="ListParagraph"/>
        <w:numPr>
          <w:ilvl w:val="1"/>
          <w:numId w:val="6"/>
        </w:numPr>
        <w:rPr>
          <w:i/>
          <w:iCs/>
        </w:rPr>
      </w:pPr>
      <w:r w:rsidRPr="006948E8">
        <w:rPr>
          <w:i/>
          <w:iCs/>
        </w:rPr>
        <w:t>Clause 4.</w:t>
      </w:r>
      <w:r>
        <w:rPr>
          <w:i/>
          <w:iCs/>
        </w:rPr>
        <w:t>6</w:t>
      </w:r>
      <w:r w:rsidRPr="006948E8">
        <w:rPr>
          <w:i/>
          <w:iCs/>
        </w:rPr>
        <w:t xml:space="preserve"> / Scenario </w:t>
      </w:r>
      <w:r>
        <w:rPr>
          <w:i/>
          <w:iCs/>
        </w:rPr>
        <w:t>5:</w:t>
      </w:r>
      <w:r w:rsidRPr="006948E8">
        <w:rPr>
          <w:i/>
          <w:iCs/>
        </w:rPr>
        <w:t xml:space="preserve"> Discreet listening of</w:t>
      </w:r>
      <w:r>
        <w:rPr>
          <w:i/>
          <w:iCs/>
        </w:rPr>
        <w:t xml:space="preserve"> MCData SDS</w:t>
      </w:r>
    </w:p>
    <w:p w14:paraId="353963AE" w14:textId="77777777" w:rsidR="0033366A" w:rsidRDefault="0033366A" w:rsidP="0033366A">
      <w:pPr>
        <w:numPr>
          <w:ilvl w:val="0"/>
          <w:numId w:val="6"/>
        </w:numPr>
      </w:pPr>
      <w:r>
        <w:t>Analysis:</w:t>
      </w:r>
    </w:p>
    <w:p w14:paraId="75B1C793" w14:textId="77777777" w:rsidR="0033366A" w:rsidRDefault="0033366A" w:rsidP="0033366A">
      <w:pPr>
        <w:pStyle w:val="ListParagraph"/>
        <w:numPr>
          <w:ilvl w:val="1"/>
          <w:numId w:val="6"/>
        </w:numPr>
      </w:pPr>
      <w:r>
        <w:t>This is a valid scenario for FS_MCLOG_Ph2.</w:t>
      </w:r>
    </w:p>
    <w:p w14:paraId="4042498A" w14:textId="77777777" w:rsidR="0033366A" w:rsidRDefault="0033366A" w:rsidP="0033366A">
      <w:pPr>
        <w:pStyle w:val="ListParagraph"/>
        <w:numPr>
          <w:ilvl w:val="1"/>
          <w:numId w:val="6"/>
        </w:numPr>
      </w:pPr>
      <w:r>
        <w:t>Like all other scenarios in TR 23.784, this has been written with a specific solution in mind</w:t>
      </w:r>
    </w:p>
    <w:p w14:paraId="4A0C05C7" w14:textId="77777777" w:rsidR="0033366A" w:rsidRDefault="0033366A" w:rsidP="0033366A">
      <w:pPr>
        <w:pStyle w:val="ListParagraph"/>
        <w:numPr>
          <w:ilvl w:val="1"/>
          <w:numId w:val="6"/>
        </w:numPr>
      </w:pPr>
      <w:r>
        <w:t>This needs to be rewritten; the starting point must be recording architecture/solution in Rel-19 TSs.</w:t>
      </w:r>
    </w:p>
    <w:p w14:paraId="4A468A8B" w14:textId="77777777" w:rsidR="0033366A" w:rsidRDefault="0033366A" w:rsidP="0033366A">
      <w:pPr>
        <w:numPr>
          <w:ilvl w:val="0"/>
          <w:numId w:val="6"/>
        </w:numPr>
      </w:pPr>
      <w:r>
        <w:t xml:space="preserve">Action: </w:t>
      </w:r>
    </w:p>
    <w:p w14:paraId="0F3DDBE1" w14:textId="4FA7F2FD" w:rsidR="0033366A" w:rsidRDefault="0033366A" w:rsidP="0033366A">
      <w:pPr>
        <w:pStyle w:val="ListParagraph"/>
        <w:numPr>
          <w:ilvl w:val="1"/>
          <w:numId w:val="6"/>
        </w:numPr>
      </w:pPr>
      <w:r>
        <w:t>Rewrite the scenario, use Rel-19 recording architecture as a starting point.</w:t>
      </w:r>
    </w:p>
    <w:p w14:paraId="1A5E8415" w14:textId="0C044FFD" w:rsidR="0033366A" w:rsidRDefault="0033366A" w:rsidP="0033366A">
      <w:pPr>
        <w:pStyle w:val="Heading4"/>
        <w:numPr>
          <w:ilvl w:val="1"/>
          <w:numId w:val="4"/>
        </w:numPr>
      </w:pPr>
      <w:r>
        <w:t xml:space="preserve">MCData </w:t>
      </w:r>
      <w:r w:rsidR="006F0F45" w:rsidRPr="006F0F45">
        <w:t>file upload and file download</w:t>
      </w:r>
    </w:p>
    <w:p w14:paraId="042D37F4" w14:textId="77777777" w:rsidR="00D73279" w:rsidRPr="007E7C5B" w:rsidRDefault="00D73279" w:rsidP="00D73279">
      <w:pPr>
        <w:pStyle w:val="ListParagraph"/>
        <w:numPr>
          <w:ilvl w:val="0"/>
          <w:numId w:val="6"/>
        </w:numPr>
        <w:rPr>
          <w:i/>
          <w:iCs/>
        </w:rPr>
      </w:pPr>
      <w:r w:rsidRPr="007E7C5B">
        <w:rPr>
          <w:i/>
          <w:iCs/>
        </w:rPr>
        <w:t>TR23.784:</w:t>
      </w:r>
    </w:p>
    <w:p w14:paraId="4976327D" w14:textId="77777777" w:rsidR="006F0F45" w:rsidRDefault="00D73279" w:rsidP="00D73279">
      <w:pPr>
        <w:pStyle w:val="ListParagraph"/>
        <w:numPr>
          <w:ilvl w:val="1"/>
          <w:numId w:val="6"/>
        </w:numPr>
        <w:rPr>
          <w:i/>
          <w:iCs/>
        </w:rPr>
      </w:pPr>
      <w:r w:rsidRPr="006948E8">
        <w:rPr>
          <w:i/>
          <w:iCs/>
        </w:rPr>
        <w:t>Clause 4.</w:t>
      </w:r>
      <w:r>
        <w:rPr>
          <w:i/>
          <w:iCs/>
        </w:rPr>
        <w:t>7</w:t>
      </w:r>
      <w:r w:rsidR="006F0F45">
        <w:rPr>
          <w:i/>
          <w:iCs/>
        </w:rPr>
        <w:t>.1</w:t>
      </w:r>
      <w:r w:rsidRPr="006948E8">
        <w:rPr>
          <w:i/>
          <w:iCs/>
        </w:rPr>
        <w:t xml:space="preserve"> / Scenario </w:t>
      </w:r>
      <w:r>
        <w:rPr>
          <w:i/>
          <w:iCs/>
        </w:rPr>
        <w:t>6</w:t>
      </w:r>
      <w:r w:rsidR="006F0F45">
        <w:rPr>
          <w:i/>
          <w:iCs/>
        </w:rPr>
        <w:t>.1</w:t>
      </w:r>
      <w:r>
        <w:rPr>
          <w:i/>
          <w:iCs/>
        </w:rPr>
        <w:t>:</w:t>
      </w:r>
      <w:r w:rsidRPr="006948E8">
        <w:rPr>
          <w:i/>
          <w:iCs/>
        </w:rPr>
        <w:t xml:space="preserve"> </w:t>
      </w:r>
      <w:r w:rsidR="006F0F45" w:rsidRPr="006F0F45">
        <w:rPr>
          <w:i/>
          <w:iCs/>
        </w:rPr>
        <w:t xml:space="preserve">Discreet listening of file upload and file download </w:t>
      </w:r>
    </w:p>
    <w:p w14:paraId="7EC56C95" w14:textId="77777777" w:rsidR="00D73279" w:rsidRDefault="00D73279" w:rsidP="00D73279">
      <w:pPr>
        <w:numPr>
          <w:ilvl w:val="0"/>
          <w:numId w:val="6"/>
        </w:numPr>
      </w:pPr>
      <w:r>
        <w:t>Analysis:</w:t>
      </w:r>
    </w:p>
    <w:p w14:paraId="76E39785" w14:textId="77777777" w:rsidR="00D73279" w:rsidRDefault="00D73279" w:rsidP="00D73279">
      <w:pPr>
        <w:pStyle w:val="ListParagraph"/>
        <w:numPr>
          <w:ilvl w:val="1"/>
          <w:numId w:val="6"/>
        </w:numPr>
      </w:pPr>
      <w:r>
        <w:t>This is a valid scenario for FS_MCLOG_Ph2.</w:t>
      </w:r>
    </w:p>
    <w:p w14:paraId="55BC656D" w14:textId="6464CBEC" w:rsidR="00D73279" w:rsidRDefault="00D73279" w:rsidP="00D73279">
      <w:pPr>
        <w:pStyle w:val="ListParagraph"/>
        <w:numPr>
          <w:ilvl w:val="1"/>
          <w:numId w:val="6"/>
        </w:numPr>
      </w:pPr>
      <w:r>
        <w:t>TR 23.784 clause 4.7</w:t>
      </w:r>
      <w:r w:rsidR="006F0F45">
        <w:t>.1</w:t>
      </w:r>
      <w:r>
        <w:t xml:space="preserve"> says: “</w:t>
      </w:r>
      <w:r w:rsidRPr="00D73279">
        <w:rPr>
          <w:i/>
          <w:iCs/>
        </w:rPr>
        <w:t>This scenario is similar to those for MCVideo push and MCVideo pull from server described in subclauses 4.4.2 and 4.5.2 of the present document</w:t>
      </w:r>
      <w:r>
        <w:t>”.</w:t>
      </w:r>
    </w:p>
    <w:p w14:paraId="3623A863" w14:textId="77777777" w:rsidR="00D73279" w:rsidRDefault="00D73279" w:rsidP="00D73279">
      <w:pPr>
        <w:pStyle w:val="ListParagraph"/>
        <w:numPr>
          <w:ilvl w:val="1"/>
          <w:numId w:val="6"/>
        </w:numPr>
      </w:pPr>
      <w:r>
        <w:t>The above sentence needs to be verified.</w:t>
      </w:r>
    </w:p>
    <w:p w14:paraId="0E57D27E" w14:textId="77777777" w:rsidR="00D73279" w:rsidRDefault="00D73279" w:rsidP="00D73279">
      <w:pPr>
        <w:numPr>
          <w:ilvl w:val="0"/>
          <w:numId w:val="6"/>
        </w:numPr>
      </w:pPr>
      <w:r>
        <w:t xml:space="preserve">Action: </w:t>
      </w:r>
    </w:p>
    <w:p w14:paraId="380AD303" w14:textId="77777777" w:rsidR="00D73279" w:rsidRDefault="00D73279" w:rsidP="00D73279">
      <w:pPr>
        <w:pStyle w:val="ListParagraph"/>
        <w:numPr>
          <w:ilvl w:val="1"/>
          <w:numId w:val="6"/>
        </w:numPr>
      </w:pPr>
      <w:r>
        <w:t>Verify the claim in TR 23.784/clause 4.7 (see above).</w:t>
      </w:r>
    </w:p>
    <w:p w14:paraId="245B88F4" w14:textId="130D2B46" w:rsidR="00D73279" w:rsidRDefault="00D73279" w:rsidP="00D73279">
      <w:pPr>
        <w:pStyle w:val="ListParagraph"/>
        <w:numPr>
          <w:ilvl w:val="1"/>
          <w:numId w:val="6"/>
        </w:numPr>
      </w:pPr>
      <w:r>
        <w:t xml:space="preserve">If true, follow the logic in TR 23.784 </w:t>
      </w:r>
      <w:proofErr w:type="gramStart"/>
      <w:r>
        <w:t>i.e.</w:t>
      </w:r>
      <w:proofErr w:type="gramEnd"/>
      <w:r>
        <w:t xml:space="preserve"> for </w:t>
      </w:r>
      <w:r w:rsidR="006F0F45">
        <w:t>“</w:t>
      </w:r>
      <w:r>
        <w:t xml:space="preserve">MCData file </w:t>
      </w:r>
      <w:r w:rsidR="006F0F45">
        <w:t>upload/download”</w:t>
      </w:r>
      <w:r>
        <w:t xml:space="preserve"> a title + dedicated scenario number is enough, with reference to related MCVideo scenarios.</w:t>
      </w:r>
    </w:p>
    <w:p w14:paraId="5A32D49C" w14:textId="354BD588" w:rsidR="00D73279" w:rsidRDefault="006F0F45" w:rsidP="00D73279">
      <w:pPr>
        <w:pStyle w:val="ListParagraph"/>
        <w:numPr>
          <w:ilvl w:val="1"/>
          <w:numId w:val="6"/>
        </w:numPr>
      </w:pPr>
      <w:r>
        <w:t>If not true, r</w:t>
      </w:r>
      <w:r w:rsidR="00D73279">
        <w:t>ewrite the scenario, use Rel-19 recording architecture as a starting point.</w:t>
      </w:r>
    </w:p>
    <w:p w14:paraId="2E519DB8" w14:textId="570288BE" w:rsidR="00566B65" w:rsidRDefault="00566B65" w:rsidP="00566B65">
      <w:pPr>
        <w:pStyle w:val="Heading4"/>
        <w:numPr>
          <w:ilvl w:val="1"/>
          <w:numId w:val="4"/>
        </w:numPr>
      </w:pPr>
      <w:r>
        <w:t xml:space="preserve">MCData </w:t>
      </w:r>
      <w:r w:rsidR="009A6420">
        <w:t>one to one file distribution</w:t>
      </w:r>
    </w:p>
    <w:p w14:paraId="51FEB656" w14:textId="26DB1C41" w:rsidR="009A6420" w:rsidRPr="007E7C5B" w:rsidRDefault="009A6420" w:rsidP="009A6420">
      <w:pPr>
        <w:pStyle w:val="ListParagraph"/>
        <w:numPr>
          <w:ilvl w:val="0"/>
          <w:numId w:val="6"/>
        </w:numPr>
        <w:rPr>
          <w:i/>
          <w:iCs/>
        </w:rPr>
      </w:pPr>
      <w:r w:rsidRPr="007E7C5B">
        <w:rPr>
          <w:i/>
          <w:iCs/>
        </w:rPr>
        <w:t>TR23.784:</w:t>
      </w:r>
    </w:p>
    <w:p w14:paraId="2CEEA81F" w14:textId="507CCB0A" w:rsidR="009A6420" w:rsidRDefault="009A6420" w:rsidP="009A6420">
      <w:pPr>
        <w:pStyle w:val="ListParagraph"/>
        <w:numPr>
          <w:ilvl w:val="1"/>
          <w:numId w:val="6"/>
        </w:numPr>
        <w:rPr>
          <w:i/>
          <w:iCs/>
        </w:rPr>
      </w:pPr>
      <w:r w:rsidRPr="006948E8">
        <w:rPr>
          <w:i/>
          <w:iCs/>
        </w:rPr>
        <w:t>Clause 4.</w:t>
      </w:r>
      <w:r>
        <w:rPr>
          <w:i/>
          <w:iCs/>
        </w:rPr>
        <w:t>7.2</w:t>
      </w:r>
      <w:r w:rsidRPr="006948E8">
        <w:rPr>
          <w:i/>
          <w:iCs/>
        </w:rPr>
        <w:t xml:space="preserve"> / Scenario </w:t>
      </w:r>
      <w:r>
        <w:rPr>
          <w:i/>
          <w:iCs/>
        </w:rPr>
        <w:t>6.2:</w:t>
      </w:r>
      <w:r w:rsidRPr="006948E8">
        <w:rPr>
          <w:i/>
          <w:iCs/>
        </w:rPr>
        <w:t xml:space="preserve"> </w:t>
      </w:r>
      <w:r w:rsidRPr="006F0F45">
        <w:rPr>
          <w:i/>
          <w:iCs/>
        </w:rPr>
        <w:t xml:space="preserve">Discreet listening of </w:t>
      </w:r>
      <w:proofErr w:type="gramStart"/>
      <w:r>
        <w:rPr>
          <w:i/>
          <w:iCs/>
        </w:rPr>
        <w:t>one to one</w:t>
      </w:r>
      <w:proofErr w:type="gramEnd"/>
      <w:r>
        <w:rPr>
          <w:i/>
          <w:iCs/>
        </w:rPr>
        <w:t xml:space="preserve"> file distribution</w:t>
      </w:r>
    </w:p>
    <w:p w14:paraId="59460D0D" w14:textId="77777777" w:rsidR="009A6420" w:rsidRDefault="009A6420" w:rsidP="009A6420">
      <w:pPr>
        <w:numPr>
          <w:ilvl w:val="0"/>
          <w:numId w:val="6"/>
        </w:numPr>
      </w:pPr>
      <w:r>
        <w:t>Analysis:</w:t>
      </w:r>
    </w:p>
    <w:p w14:paraId="6F6F8C14" w14:textId="77777777" w:rsidR="009A6420" w:rsidRDefault="009A6420" w:rsidP="009A6420">
      <w:pPr>
        <w:pStyle w:val="ListParagraph"/>
        <w:numPr>
          <w:ilvl w:val="1"/>
          <w:numId w:val="6"/>
        </w:numPr>
      </w:pPr>
      <w:r>
        <w:t>This is a valid scenario for FS_MCLOG_Ph2.</w:t>
      </w:r>
    </w:p>
    <w:p w14:paraId="255DCBBC" w14:textId="77777777" w:rsidR="009A6420" w:rsidRDefault="009A6420" w:rsidP="009A6420">
      <w:pPr>
        <w:pStyle w:val="ListParagraph"/>
        <w:numPr>
          <w:ilvl w:val="1"/>
          <w:numId w:val="6"/>
        </w:numPr>
      </w:pPr>
      <w:r>
        <w:t>Like all other scenarios in TR 23.784, this has been written with a specific solution in mind</w:t>
      </w:r>
    </w:p>
    <w:p w14:paraId="1A5DB780" w14:textId="1E6B21CE" w:rsidR="009A6420" w:rsidRDefault="009A6420" w:rsidP="009A6420">
      <w:pPr>
        <w:pStyle w:val="ListParagraph"/>
        <w:numPr>
          <w:ilvl w:val="1"/>
          <w:numId w:val="6"/>
        </w:numPr>
      </w:pPr>
      <w:r>
        <w:t>This needs to be rewritten; the starting point must be recording architecture/solution in Rel-19 TSs.</w:t>
      </w:r>
    </w:p>
    <w:p w14:paraId="0DAD7839" w14:textId="77777777" w:rsidR="009A6420" w:rsidRDefault="009A6420" w:rsidP="009A6420">
      <w:pPr>
        <w:numPr>
          <w:ilvl w:val="0"/>
          <w:numId w:val="6"/>
        </w:numPr>
      </w:pPr>
      <w:r>
        <w:t xml:space="preserve">Action: </w:t>
      </w:r>
    </w:p>
    <w:p w14:paraId="0EFCA75E" w14:textId="32C69AD9" w:rsidR="009A6420" w:rsidRDefault="009A6420" w:rsidP="009A6420">
      <w:pPr>
        <w:pStyle w:val="ListParagraph"/>
        <w:numPr>
          <w:ilvl w:val="1"/>
          <w:numId w:val="6"/>
        </w:numPr>
      </w:pPr>
      <w:r>
        <w:t>Rewrite the scenario, use Rel-19 recording architecture as a starting point.</w:t>
      </w:r>
    </w:p>
    <w:p w14:paraId="3AF6F317" w14:textId="77777777" w:rsidR="0033366A" w:rsidRDefault="0033366A" w:rsidP="0033366A">
      <w:pPr>
        <w:pStyle w:val="Heading4"/>
        <w:numPr>
          <w:ilvl w:val="1"/>
          <w:numId w:val="4"/>
        </w:numPr>
      </w:pPr>
      <w:r>
        <w:t>Scenarios for non-communication related activities</w:t>
      </w:r>
    </w:p>
    <w:p w14:paraId="47B0C0EA" w14:textId="77777777" w:rsidR="009A6420" w:rsidRPr="007E7C5B" w:rsidRDefault="009A6420" w:rsidP="009A6420">
      <w:pPr>
        <w:pStyle w:val="ListParagraph"/>
        <w:numPr>
          <w:ilvl w:val="0"/>
          <w:numId w:val="6"/>
        </w:numPr>
        <w:rPr>
          <w:i/>
          <w:iCs/>
        </w:rPr>
      </w:pPr>
      <w:r w:rsidRPr="007E7C5B">
        <w:rPr>
          <w:i/>
          <w:iCs/>
        </w:rPr>
        <w:t>TR23.784:</w:t>
      </w:r>
    </w:p>
    <w:p w14:paraId="62E5B017" w14:textId="03B4B134" w:rsidR="009A6420" w:rsidRDefault="009A6420" w:rsidP="009A6420">
      <w:pPr>
        <w:pStyle w:val="ListParagraph"/>
        <w:numPr>
          <w:ilvl w:val="1"/>
          <w:numId w:val="6"/>
        </w:numPr>
        <w:rPr>
          <w:i/>
          <w:iCs/>
        </w:rPr>
      </w:pPr>
      <w:r>
        <w:rPr>
          <w:i/>
          <w:iCs/>
        </w:rPr>
        <w:t>Nothing</w:t>
      </w:r>
    </w:p>
    <w:p w14:paraId="20A14F74" w14:textId="77777777" w:rsidR="009A6420" w:rsidRDefault="009A6420" w:rsidP="009A6420">
      <w:pPr>
        <w:numPr>
          <w:ilvl w:val="0"/>
          <w:numId w:val="6"/>
        </w:numPr>
      </w:pPr>
      <w:r>
        <w:t>Analysis:</w:t>
      </w:r>
    </w:p>
    <w:p w14:paraId="6771DA99" w14:textId="4521FBE3" w:rsidR="009A6420" w:rsidRDefault="009A6420" w:rsidP="009A6420">
      <w:pPr>
        <w:pStyle w:val="ListParagraph"/>
        <w:numPr>
          <w:ilvl w:val="1"/>
          <w:numId w:val="6"/>
        </w:numPr>
      </w:pPr>
      <w:r>
        <w:t>Required for FS_MCLOG_Ph2.</w:t>
      </w:r>
    </w:p>
    <w:p w14:paraId="19E6C75A" w14:textId="77777777" w:rsidR="009A6420" w:rsidRDefault="009A6420" w:rsidP="009A6420">
      <w:pPr>
        <w:numPr>
          <w:ilvl w:val="0"/>
          <w:numId w:val="6"/>
        </w:numPr>
      </w:pPr>
      <w:r>
        <w:lastRenderedPageBreak/>
        <w:t xml:space="preserve">Action: </w:t>
      </w:r>
    </w:p>
    <w:p w14:paraId="1E44EFCF" w14:textId="77777777" w:rsidR="009A6420" w:rsidRDefault="009A6420" w:rsidP="009A6420">
      <w:pPr>
        <w:pStyle w:val="ListParagraph"/>
        <w:numPr>
          <w:ilvl w:val="1"/>
          <w:numId w:val="6"/>
        </w:numPr>
      </w:pPr>
      <w:r>
        <w:t>Add new scenario(s)</w:t>
      </w:r>
    </w:p>
    <w:p w14:paraId="65BEAFF4" w14:textId="77777777" w:rsidR="002A788F" w:rsidRDefault="002A788F" w:rsidP="002A788F">
      <w:pPr>
        <w:pStyle w:val="ListParagraph"/>
      </w:pPr>
    </w:p>
    <w:p w14:paraId="19E061D8" w14:textId="57293136" w:rsidR="009A6420" w:rsidRDefault="009A6420" w:rsidP="009A6420">
      <w:pPr>
        <w:pStyle w:val="Heading4"/>
        <w:numPr>
          <w:ilvl w:val="1"/>
          <w:numId w:val="4"/>
        </w:numPr>
      </w:pPr>
      <w:r>
        <w:t xml:space="preserve">Scenarios for </w:t>
      </w:r>
      <w:r w:rsidR="006D14B0">
        <w:t>remotely controlled MCVideo service</w:t>
      </w:r>
    </w:p>
    <w:p w14:paraId="501652EA" w14:textId="77777777" w:rsidR="009A6420" w:rsidRPr="007E7C5B" w:rsidRDefault="009A6420" w:rsidP="009A6420">
      <w:pPr>
        <w:pStyle w:val="ListParagraph"/>
        <w:numPr>
          <w:ilvl w:val="0"/>
          <w:numId w:val="6"/>
        </w:numPr>
        <w:rPr>
          <w:i/>
          <w:iCs/>
        </w:rPr>
      </w:pPr>
      <w:r w:rsidRPr="007E7C5B">
        <w:rPr>
          <w:i/>
          <w:iCs/>
        </w:rPr>
        <w:t>TR23.784:</w:t>
      </w:r>
    </w:p>
    <w:p w14:paraId="0377C4BC" w14:textId="77777777" w:rsidR="009A6420" w:rsidRDefault="009A6420" w:rsidP="009A6420">
      <w:pPr>
        <w:pStyle w:val="ListParagraph"/>
        <w:numPr>
          <w:ilvl w:val="1"/>
          <w:numId w:val="6"/>
        </w:numPr>
        <w:rPr>
          <w:i/>
          <w:iCs/>
        </w:rPr>
      </w:pPr>
      <w:r>
        <w:rPr>
          <w:i/>
          <w:iCs/>
        </w:rPr>
        <w:t>Nothing</w:t>
      </w:r>
    </w:p>
    <w:p w14:paraId="24C31F17" w14:textId="77777777" w:rsidR="009A6420" w:rsidRDefault="009A6420" w:rsidP="009A6420">
      <w:pPr>
        <w:numPr>
          <w:ilvl w:val="0"/>
          <w:numId w:val="6"/>
        </w:numPr>
      </w:pPr>
      <w:r>
        <w:t>Analysis:</w:t>
      </w:r>
    </w:p>
    <w:p w14:paraId="6C8C7112" w14:textId="501DCD5E" w:rsidR="009A6420" w:rsidRDefault="006D14B0" w:rsidP="009A6420">
      <w:pPr>
        <w:pStyle w:val="ListParagraph"/>
        <w:numPr>
          <w:ilvl w:val="1"/>
          <w:numId w:val="6"/>
        </w:numPr>
      </w:pPr>
      <w:r>
        <w:t xml:space="preserve">TBD, waiting for decisions </w:t>
      </w:r>
      <w:r w:rsidR="00192307">
        <w:t>on</w:t>
      </w:r>
      <w:r>
        <w:t xml:space="preserve"> S6-250028.</w:t>
      </w:r>
    </w:p>
    <w:p w14:paraId="62DAB6D3" w14:textId="77777777" w:rsidR="009A6420" w:rsidRDefault="009A6420" w:rsidP="009A6420">
      <w:pPr>
        <w:numPr>
          <w:ilvl w:val="0"/>
          <w:numId w:val="6"/>
        </w:numPr>
      </w:pPr>
      <w:r>
        <w:t xml:space="preserve">Action: </w:t>
      </w:r>
    </w:p>
    <w:p w14:paraId="7BA49D15" w14:textId="37B8A4CB" w:rsidR="009A6420" w:rsidRDefault="006D14B0" w:rsidP="009A6420">
      <w:pPr>
        <w:pStyle w:val="ListParagraph"/>
        <w:numPr>
          <w:ilvl w:val="1"/>
          <w:numId w:val="6"/>
        </w:numPr>
      </w:pPr>
      <w:r>
        <w:t>TBD.</w:t>
      </w:r>
    </w:p>
    <w:p w14:paraId="6B8F2A23" w14:textId="77777777" w:rsidR="004F53C1" w:rsidRPr="004F53C1" w:rsidRDefault="004F53C1" w:rsidP="004F53C1">
      <w:pPr>
        <w:ind w:left="1080"/>
      </w:pPr>
    </w:p>
    <w:p w14:paraId="44927CA2" w14:textId="7D9AD0A8" w:rsidR="00302A5B" w:rsidRDefault="00302A5B" w:rsidP="00302A5B">
      <w:pPr>
        <w:pStyle w:val="Heading1"/>
        <w:numPr>
          <w:ilvl w:val="0"/>
          <w:numId w:val="4"/>
        </w:numPr>
      </w:pPr>
      <w:r>
        <w:t>Key Issues</w:t>
      </w:r>
      <w:r w:rsidR="00637F66">
        <w:t xml:space="preserve"> </w:t>
      </w:r>
      <w:r>
        <w:t>(Clause 5)</w:t>
      </w:r>
    </w:p>
    <w:p w14:paraId="690017AB" w14:textId="0EF021B3" w:rsidR="001278CD" w:rsidRDefault="001278CD" w:rsidP="001278CD">
      <w:pPr>
        <w:pStyle w:val="Heading4"/>
        <w:numPr>
          <w:ilvl w:val="1"/>
          <w:numId w:val="4"/>
        </w:numPr>
      </w:pPr>
      <w:r w:rsidRPr="001278CD">
        <w:t>Selection of MC service</w:t>
      </w:r>
    </w:p>
    <w:p w14:paraId="47FBB63A" w14:textId="66F84736" w:rsidR="00642808" w:rsidRPr="007E7C5B" w:rsidRDefault="00642808" w:rsidP="00642808">
      <w:pPr>
        <w:pStyle w:val="ListParagraph"/>
        <w:numPr>
          <w:ilvl w:val="0"/>
          <w:numId w:val="6"/>
        </w:numPr>
        <w:rPr>
          <w:i/>
          <w:iCs/>
        </w:rPr>
      </w:pPr>
      <w:r w:rsidRPr="007E7C5B">
        <w:rPr>
          <w:i/>
          <w:iCs/>
        </w:rPr>
        <w:t>TR23.784:</w:t>
      </w:r>
    </w:p>
    <w:p w14:paraId="5B9BF6CF" w14:textId="77777777" w:rsidR="00642808" w:rsidRDefault="00642808" w:rsidP="00642808">
      <w:pPr>
        <w:pStyle w:val="ListParagraph"/>
        <w:numPr>
          <w:ilvl w:val="1"/>
          <w:numId w:val="6"/>
        </w:numPr>
        <w:rPr>
          <w:i/>
          <w:iCs/>
        </w:rPr>
      </w:pPr>
      <w:r w:rsidRPr="006948E8">
        <w:rPr>
          <w:i/>
          <w:iCs/>
        </w:rPr>
        <w:t xml:space="preserve">Clause </w:t>
      </w:r>
      <w:r>
        <w:rPr>
          <w:i/>
          <w:iCs/>
        </w:rPr>
        <w:t>5.1</w:t>
      </w:r>
      <w:r w:rsidRPr="006948E8">
        <w:rPr>
          <w:i/>
          <w:iCs/>
        </w:rPr>
        <w:t xml:space="preserve"> / </w:t>
      </w:r>
      <w:r>
        <w:rPr>
          <w:i/>
          <w:iCs/>
        </w:rPr>
        <w:t xml:space="preserve">Key Issue 1: </w:t>
      </w:r>
      <w:r w:rsidRPr="00642808">
        <w:rPr>
          <w:i/>
          <w:iCs/>
        </w:rPr>
        <w:t>Selection of MC service for discreet listening</w:t>
      </w:r>
    </w:p>
    <w:p w14:paraId="4762311F" w14:textId="032FCBDA" w:rsidR="00642808" w:rsidRDefault="00642808" w:rsidP="00642808">
      <w:pPr>
        <w:pStyle w:val="ListParagraph"/>
        <w:numPr>
          <w:ilvl w:val="0"/>
          <w:numId w:val="6"/>
        </w:numPr>
      </w:pPr>
      <w:r>
        <w:t>Analysis:</w:t>
      </w:r>
    </w:p>
    <w:p w14:paraId="1EB86E73" w14:textId="77777777" w:rsidR="00642808" w:rsidRDefault="00642808" w:rsidP="00642808">
      <w:pPr>
        <w:pStyle w:val="ListParagraph"/>
        <w:numPr>
          <w:ilvl w:val="1"/>
          <w:numId w:val="6"/>
        </w:numPr>
      </w:pPr>
      <w:r>
        <w:t>In TR 23.784 this KI is for discreet listening only, but it is a valid question also for recording</w:t>
      </w:r>
    </w:p>
    <w:p w14:paraId="209ED506" w14:textId="77777777" w:rsidR="00642808" w:rsidRDefault="00642808" w:rsidP="00642808">
      <w:pPr>
        <w:pStyle w:val="ListParagraph"/>
        <w:numPr>
          <w:ilvl w:val="1"/>
          <w:numId w:val="6"/>
        </w:numPr>
      </w:pPr>
      <w:r>
        <w:t xml:space="preserve">Granularity with the Rel-19 solution is already at a service level </w:t>
      </w:r>
      <w:proofErr w:type="gramStart"/>
      <w:r>
        <w:t>i.e.</w:t>
      </w:r>
      <w:proofErr w:type="gramEnd"/>
      <w:r>
        <w:t xml:space="preserve"> MCPTT / MCData / MCVideo recording can be set independently for each user.</w:t>
      </w:r>
    </w:p>
    <w:p w14:paraId="1D033DA4" w14:textId="33D4DA1F" w:rsidR="00642808" w:rsidRDefault="00642808" w:rsidP="00642808">
      <w:pPr>
        <w:pStyle w:val="ListParagraph"/>
        <w:numPr>
          <w:ilvl w:val="1"/>
          <w:numId w:val="6"/>
        </w:numPr>
      </w:pPr>
      <w:r>
        <w:t xml:space="preserve">If granularity within each </w:t>
      </w:r>
      <w:r w:rsidR="00AB208D">
        <w:t xml:space="preserve">MC </w:t>
      </w:r>
      <w:r>
        <w:t>service (PTT/Video/Data) is needed, that should be a requirement from SA1.</w:t>
      </w:r>
    </w:p>
    <w:p w14:paraId="4677F723" w14:textId="77777777" w:rsidR="00642808" w:rsidRDefault="00642808" w:rsidP="00642808">
      <w:pPr>
        <w:pStyle w:val="ListParagraph"/>
        <w:numPr>
          <w:ilvl w:val="0"/>
          <w:numId w:val="6"/>
        </w:numPr>
      </w:pPr>
      <w:r>
        <w:t>Action:</w:t>
      </w:r>
    </w:p>
    <w:p w14:paraId="4A63A296" w14:textId="3AE6E3EF" w:rsidR="00642808" w:rsidRDefault="00D26150" w:rsidP="00642808">
      <w:pPr>
        <w:pStyle w:val="ListParagraph"/>
        <w:numPr>
          <w:ilvl w:val="1"/>
          <w:numId w:val="6"/>
        </w:numPr>
      </w:pPr>
      <w:r>
        <w:t xml:space="preserve">To be decided: either no action or </w:t>
      </w:r>
      <w:r w:rsidR="00642808">
        <w:t>LS to SA1?</w:t>
      </w:r>
    </w:p>
    <w:p w14:paraId="20608C14" w14:textId="430FA617" w:rsidR="00642808" w:rsidRDefault="00642808" w:rsidP="00642808">
      <w:pPr>
        <w:pStyle w:val="ListParagraph"/>
        <w:ind w:left="1800"/>
      </w:pPr>
      <w:r>
        <w:t xml:space="preserve"> </w:t>
      </w:r>
    </w:p>
    <w:p w14:paraId="2B46847E" w14:textId="052F9909" w:rsidR="00AB208D" w:rsidRDefault="00AB208D" w:rsidP="00AB208D">
      <w:pPr>
        <w:pStyle w:val="Heading4"/>
        <w:numPr>
          <w:ilvl w:val="1"/>
          <w:numId w:val="4"/>
        </w:numPr>
      </w:pPr>
      <w:r>
        <w:t>End to end encrypted calls</w:t>
      </w:r>
    </w:p>
    <w:p w14:paraId="4B55A2B9" w14:textId="77777777" w:rsidR="00AB208D" w:rsidRPr="007E7C5B" w:rsidRDefault="00AB208D" w:rsidP="00AB208D">
      <w:pPr>
        <w:pStyle w:val="ListParagraph"/>
        <w:numPr>
          <w:ilvl w:val="0"/>
          <w:numId w:val="6"/>
        </w:numPr>
        <w:rPr>
          <w:i/>
          <w:iCs/>
        </w:rPr>
      </w:pPr>
      <w:r w:rsidRPr="007E7C5B">
        <w:rPr>
          <w:i/>
          <w:iCs/>
        </w:rPr>
        <w:t>TR23.784:</w:t>
      </w:r>
    </w:p>
    <w:p w14:paraId="5E67BF78" w14:textId="77777777" w:rsidR="00AB208D" w:rsidRDefault="00AB208D" w:rsidP="00AB208D">
      <w:pPr>
        <w:pStyle w:val="ListParagraph"/>
        <w:numPr>
          <w:ilvl w:val="1"/>
          <w:numId w:val="6"/>
        </w:numPr>
        <w:rPr>
          <w:i/>
          <w:iCs/>
        </w:rPr>
      </w:pPr>
      <w:r w:rsidRPr="006948E8">
        <w:rPr>
          <w:i/>
          <w:iCs/>
        </w:rPr>
        <w:t xml:space="preserve">Clause </w:t>
      </w:r>
      <w:r>
        <w:rPr>
          <w:i/>
          <w:iCs/>
        </w:rPr>
        <w:t>5.5</w:t>
      </w:r>
      <w:r w:rsidRPr="006948E8">
        <w:rPr>
          <w:i/>
          <w:iCs/>
        </w:rPr>
        <w:t xml:space="preserve"> / </w:t>
      </w:r>
      <w:r>
        <w:rPr>
          <w:i/>
          <w:iCs/>
        </w:rPr>
        <w:t>Key Issue 5:</w:t>
      </w:r>
      <w:r w:rsidRPr="00AB208D">
        <w:t xml:space="preserve"> </w:t>
      </w:r>
      <w:r w:rsidRPr="00AB208D">
        <w:rPr>
          <w:i/>
          <w:iCs/>
        </w:rPr>
        <w:t xml:space="preserve">Logging and replay of </w:t>
      </w:r>
      <w:proofErr w:type="gramStart"/>
      <w:r w:rsidRPr="00AB208D">
        <w:rPr>
          <w:i/>
          <w:iCs/>
        </w:rPr>
        <w:t>end to end</w:t>
      </w:r>
      <w:proofErr w:type="gramEnd"/>
      <w:r w:rsidRPr="00AB208D">
        <w:rPr>
          <w:i/>
          <w:iCs/>
        </w:rPr>
        <w:t xml:space="preserve"> encrypted calls</w:t>
      </w:r>
    </w:p>
    <w:p w14:paraId="3E9632F3" w14:textId="77777777" w:rsidR="00AB208D" w:rsidRDefault="00AB208D" w:rsidP="00AB208D">
      <w:pPr>
        <w:pStyle w:val="ListParagraph"/>
        <w:numPr>
          <w:ilvl w:val="0"/>
          <w:numId w:val="6"/>
        </w:numPr>
      </w:pPr>
      <w:r>
        <w:t>Analysis:</w:t>
      </w:r>
    </w:p>
    <w:p w14:paraId="64BB7595" w14:textId="6108C44D" w:rsidR="007352B9" w:rsidRDefault="007352B9" w:rsidP="00AB208D">
      <w:pPr>
        <w:pStyle w:val="ListParagraph"/>
        <w:numPr>
          <w:ilvl w:val="1"/>
          <w:numId w:val="6"/>
        </w:numPr>
      </w:pPr>
      <w:r>
        <w:t xml:space="preserve">During Rel-19 work for recording, this topic was </w:t>
      </w:r>
      <w:r w:rsidR="00A70636">
        <w:t>discussed with SA3 delegates.</w:t>
      </w:r>
    </w:p>
    <w:p w14:paraId="191A8AB3" w14:textId="77777777" w:rsidR="00232858" w:rsidRDefault="00232858" w:rsidP="00AB208D">
      <w:pPr>
        <w:pStyle w:val="ListParagraph"/>
        <w:numPr>
          <w:ilvl w:val="1"/>
          <w:numId w:val="6"/>
        </w:numPr>
      </w:pPr>
      <w:r>
        <w:t>In informal discussions i</w:t>
      </w:r>
      <w:r w:rsidR="00A70636">
        <w:t xml:space="preserve">t </w:t>
      </w:r>
      <w:r w:rsidR="00457569">
        <w:t>was clarified that</w:t>
      </w:r>
      <w:r>
        <w:t>:</w:t>
      </w:r>
    </w:p>
    <w:p w14:paraId="578022EC" w14:textId="04FCCF6B" w:rsidR="0067297F" w:rsidRDefault="00C1614D" w:rsidP="00232858">
      <w:pPr>
        <w:pStyle w:val="ListParagraph"/>
        <w:numPr>
          <w:ilvl w:val="2"/>
          <w:numId w:val="6"/>
        </w:numPr>
      </w:pPr>
      <w:r>
        <w:t>T</w:t>
      </w:r>
      <w:r w:rsidR="00457569">
        <w:t xml:space="preserve">he e2e key </w:t>
      </w:r>
      <w:r w:rsidR="0067297F">
        <w:t xml:space="preserve">(PCK) </w:t>
      </w:r>
      <w:r w:rsidR="00457569">
        <w:t xml:space="preserve">for private calls, created in the call initiating MCX UE, can be fetched </w:t>
      </w:r>
      <w:r w:rsidR="0067297F">
        <w:t xml:space="preserve">and decrypted (by MCX server or Recording server) </w:t>
      </w:r>
      <w:r w:rsidR="00DB6D86">
        <w:t>with key material available</w:t>
      </w:r>
      <w:r w:rsidR="00276E83">
        <w:t xml:space="preserve"> from</w:t>
      </w:r>
      <w:r w:rsidR="00DB6D86">
        <w:t xml:space="preserve"> KMS.</w:t>
      </w:r>
      <w:r w:rsidR="0067297F">
        <w:t xml:space="preserve"> This assumption is valid at least when both MCX UEs (clients) use the same KMS.</w:t>
      </w:r>
    </w:p>
    <w:p w14:paraId="66C45044" w14:textId="7559DAB2" w:rsidR="00DB6D86" w:rsidRDefault="00DB6D86" w:rsidP="00232858">
      <w:pPr>
        <w:pStyle w:val="ListParagraph"/>
        <w:numPr>
          <w:ilvl w:val="2"/>
          <w:numId w:val="6"/>
        </w:numPr>
      </w:pPr>
      <w:r>
        <w:t xml:space="preserve">For group calls, GMK is sent from GMS to the MC UEs in the group. </w:t>
      </w:r>
      <w:proofErr w:type="gramStart"/>
      <w:r>
        <w:t>I.e.</w:t>
      </w:r>
      <w:proofErr w:type="gramEnd"/>
      <w:r>
        <w:t xml:space="preserve"> the same GMK can be provided also to MCX server or Recording server.</w:t>
      </w:r>
    </w:p>
    <w:p w14:paraId="4C80A403" w14:textId="7FBB3A39" w:rsidR="00AB208D" w:rsidRDefault="00AB208D" w:rsidP="00AB208D">
      <w:pPr>
        <w:pStyle w:val="ListParagraph"/>
        <w:numPr>
          <w:ilvl w:val="0"/>
          <w:numId w:val="6"/>
        </w:numPr>
      </w:pPr>
      <w:r>
        <w:t>Action:</w:t>
      </w:r>
    </w:p>
    <w:p w14:paraId="517CC874" w14:textId="77777777" w:rsidR="00C1614D" w:rsidRDefault="00C1614D" w:rsidP="00C1614D">
      <w:pPr>
        <w:pStyle w:val="ListParagraph"/>
        <w:numPr>
          <w:ilvl w:val="1"/>
          <w:numId w:val="6"/>
        </w:numPr>
      </w:pPr>
      <w:r>
        <w:t xml:space="preserve">Re-check the Rel-19 TS(s). </w:t>
      </w:r>
    </w:p>
    <w:p w14:paraId="45BBD868" w14:textId="7679C992" w:rsidR="00C1614D" w:rsidRDefault="00C1614D" w:rsidP="00C1614D">
      <w:pPr>
        <w:pStyle w:val="ListParagraph"/>
        <w:numPr>
          <w:ilvl w:val="1"/>
          <w:numId w:val="6"/>
        </w:numPr>
      </w:pPr>
      <w:r>
        <w:t xml:space="preserve">If corrections are needed -&gt; CR to Rel-19. </w:t>
      </w:r>
    </w:p>
    <w:p w14:paraId="33F03B45" w14:textId="774BF663" w:rsidR="00C1614D" w:rsidRDefault="00C1614D" w:rsidP="00C1614D">
      <w:pPr>
        <w:pStyle w:val="ListParagraph"/>
        <w:numPr>
          <w:ilvl w:val="1"/>
          <w:numId w:val="6"/>
        </w:numPr>
      </w:pPr>
      <w:r>
        <w:t>If the issue is not a FASMO -&gt; new KI+solution to Rel-20 TR</w:t>
      </w:r>
    </w:p>
    <w:p w14:paraId="0A84E8FE" w14:textId="77777777" w:rsidR="00C1614D" w:rsidRDefault="00C1614D" w:rsidP="00C1614D">
      <w:pPr>
        <w:pStyle w:val="ListParagraph"/>
        <w:ind w:left="1800"/>
      </w:pPr>
    </w:p>
    <w:p w14:paraId="157A9796" w14:textId="44C77D5A" w:rsidR="007352B9" w:rsidRPr="00276E83" w:rsidRDefault="007352B9" w:rsidP="0067297F">
      <w:pPr>
        <w:pStyle w:val="ListParagraph"/>
        <w:ind w:left="1800"/>
        <w:rPr>
          <w:lang w:val="en-US"/>
        </w:rPr>
      </w:pPr>
    </w:p>
    <w:p w14:paraId="21F9D2C6" w14:textId="2B4A8C8E" w:rsidR="00306BD6" w:rsidRDefault="00306BD6" w:rsidP="00306BD6">
      <w:pPr>
        <w:pStyle w:val="Heading4"/>
        <w:numPr>
          <w:ilvl w:val="1"/>
          <w:numId w:val="4"/>
        </w:numPr>
      </w:pPr>
      <w:r>
        <w:t>Migrated users</w:t>
      </w:r>
    </w:p>
    <w:p w14:paraId="5A170184" w14:textId="77777777" w:rsidR="00306BD6" w:rsidRPr="007E7C5B" w:rsidRDefault="00306BD6" w:rsidP="00306BD6">
      <w:pPr>
        <w:pStyle w:val="ListParagraph"/>
        <w:numPr>
          <w:ilvl w:val="0"/>
          <w:numId w:val="6"/>
        </w:numPr>
        <w:rPr>
          <w:i/>
          <w:iCs/>
        </w:rPr>
      </w:pPr>
      <w:r w:rsidRPr="007E7C5B">
        <w:rPr>
          <w:i/>
          <w:iCs/>
        </w:rPr>
        <w:t>TR23.784:</w:t>
      </w:r>
    </w:p>
    <w:p w14:paraId="1C85711B" w14:textId="77777777" w:rsidR="00306BD6" w:rsidRPr="00306BD6" w:rsidRDefault="00306BD6" w:rsidP="00306BD6">
      <w:pPr>
        <w:pStyle w:val="ListParagraph"/>
        <w:numPr>
          <w:ilvl w:val="1"/>
          <w:numId w:val="6"/>
        </w:numPr>
        <w:rPr>
          <w:i/>
          <w:iCs/>
        </w:rPr>
      </w:pPr>
      <w:r w:rsidRPr="00306BD6">
        <w:rPr>
          <w:i/>
          <w:iCs/>
        </w:rPr>
        <w:t xml:space="preserve">Clause 5.7 / Key Issue 7: Discreet listening and logging for interconnected MC system </w:t>
      </w:r>
    </w:p>
    <w:p w14:paraId="5093914C" w14:textId="77777777" w:rsidR="00306BD6" w:rsidRDefault="00306BD6" w:rsidP="00306BD6">
      <w:pPr>
        <w:pStyle w:val="ListParagraph"/>
        <w:numPr>
          <w:ilvl w:val="1"/>
          <w:numId w:val="6"/>
        </w:numPr>
        <w:rPr>
          <w:i/>
          <w:iCs/>
        </w:rPr>
      </w:pPr>
      <w:r w:rsidRPr="00306BD6">
        <w:rPr>
          <w:i/>
          <w:iCs/>
        </w:rPr>
        <w:t>Clause 5.</w:t>
      </w:r>
      <w:r>
        <w:rPr>
          <w:i/>
          <w:iCs/>
        </w:rPr>
        <w:t>8</w:t>
      </w:r>
      <w:r w:rsidRPr="00306BD6">
        <w:rPr>
          <w:i/>
          <w:iCs/>
        </w:rPr>
        <w:t xml:space="preserve"> / Key Issue </w:t>
      </w:r>
      <w:r>
        <w:rPr>
          <w:i/>
          <w:iCs/>
        </w:rPr>
        <w:t>8</w:t>
      </w:r>
      <w:r w:rsidRPr="00306BD6">
        <w:rPr>
          <w:i/>
          <w:iCs/>
        </w:rPr>
        <w:t>:</w:t>
      </w:r>
      <w:r>
        <w:rPr>
          <w:i/>
          <w:iCs/>
        </w:rPr>
        <w:t xml:space="preserve"> </w:t>
      </w:r>
      <w:r w:rsidRPr="00306BD6">
        <w:rPr>
          <w:i/>
          <w:iCs/>
        </w:rPr>
        <w:t>Discreet listening and logging for migrated MC service user</w:t>
      </w:r>
    </w:p>
    <w:p w14:paraId="45F79510" w14:textId="77777777" w:rsidR="00306BD6" w:rsidRDefault="00306BD6" w:rsidP="00306BD6">
      <w:pPr>
        <w:pStyle w:val="ListParagraph"/>
        <w:numPr>
          <w:ilvl w:val="0"/>
          <w:numId w:val="6"/>
        </w:numPr>
      </w:pPr>
      <w:r>
        <w:t>Analysis:</w:t>
      </w:r>
    </w:p>
    <w:p w14:paraId="4BD15A17" w14:textId="77777777" w:rsidR="00306BD6" w:rsidRDefault="00306BD6" w:rsidP="00306BD6">
      <w:pPr>
        <w:pStyle w:val="ListParagraph"/>
        <w:numPr>
          <w:ilvl w:val="1"/>
          <w:numId w:val="6"/>
        </w:numPr>
      </w:pPr>
      <w:r>
        <w:lastRenderedPageBreak/>
        <w:t xml:space="preserve">The target for recording is always a user (not MC system) </w:t>
      </w:r>
      <w:proofErr w:type="gramStart"/>
      <w:r>
        <w:t>i.e.</w:t>
      </w:r>
      <w:proofErr w:type="gramEnd"/>
      <w:r>
        <w:t xml:space="preserve"> the KI should be about migrated users (KI8), which includes all the variations described under 5.7 and 5.8 of TR 23.784.</w:t>
      </w:r>
    </w:p>
    <w:p w14:paraId="50EBD887" w14:textId="77777777" w:rsidR="00666CF7" w:rsidRDefault="00306BD6" w:rsidP="00306BD6">
      <w:pPr>
        <w:pStyle w:val="ListParagraph"/>
        <w:numPr>
          <w:ilvl w:val="1"/>
          <w:numId w:val="6"/>
        </w:numPr>
      </w:pPr>
      <w:r>
        <w:t>The text in 5.7 and 5.8 can be partially utilized, together with the Rel-19 recording architecture to rewrite these KIs</w:t>
      </w:r>
      <w:r w:rsidR="00666CF7">
        <w:t xml:space="preserve">. </w:t>
      </w:r>
    </w:p>
    <w:p w14:paraId="024EC25F" w14:textId="65FEE37F" w:rsidR="00666CF7" w:rsidRDefault="00666CF7" w:rsidP="00306BD6">
      <w:pPr>
        <w:pStyle w:val="ListParagraph"/>
        <w:numPr>
          <w:ilvl w:val="1"/>
          <w:numId w:val="6"/>
        </w:numPr>
      </w:pPr>
      <w:r>
        <w:t>One KI may be enough, but the issues can also be split into multiple KIs, this is TBD.</w:t>
      </w:r>
    </w:p>
    <w:p w14:paraId="67B66162" w14:textId="77777777" w:rsidR="00306BD6" w:rsidRDefault="00306BD6" w:rsidP="00306BD6">
      <w:pPr>
        <w:pStyle w:val="ListParagraph"/>
        <w:numPr>
          <w:ilvl w:val="0"/>
          <w:numId w:val="6"/>
        </w:numPr>
      </w:pPr>
      <w:r>
        <w:t>Action:</w:t>
      </w:r>
    </w:p>
    <w:p w14:paraId="0F0B49D5" w14:textId="77777777" w:rsidR="00666CF7" w:rsidRDefault="00666CF7" w:rsidP="00306BD6">
      <w:pPr>
        <w:pStyle w:val="ListParagraph"/>
        <w:numPr>
          <w:ilvl w:val="1"/>
          <w:numId w:val="6"/>
        </w:numPr>
      </w:pPr>
      <w:r>
        <w:t>New KIs needed, after the relevant scenario(s) is(are) defined.</w:t>
      </w:r>
    </w:p>
    <w:p w14:paraId="56FEA78D" w14:textId="0DAE9B2E" w:rsidR="00666CF7" w:rsidRDefault="00666CF7" w:rsidP="00666CF7">
      <w:pPr>
        <w:pStyle w:val="Heading4"/>
        <w:numPr>
          <w:ilvl w:val="1"/>
          <w:numId w:val="4"/>
        </w:numPr>
      </w:pPr>
      <w:r>
        <w:rPr>
          <w:lang w:val="nl-NL"/>
        </w:rPr>
        <w:t xml:space="preserve">Recording </w:t>
      </w:r>
      <w:r w:rsidR="009D5253">
        <w:rPr>
          <w:lang w:val="nl-NL"/>
        </w:rPr>
        <w:t xml:space="preserve">of a </w:t>
      </w:r>
      <w:r>
        <w:rPr>
          <w:lang w:val="nl-NL"/>
        </w:rPr>
        <w:t>user receiving MC service(s) on multiple devices</w:t>
      </w:r>
    </w:p>
    <w:p w14:paraId="026EA3E5" w14:textId="77777777" w:rsidR="00666CF7" w:rsidRPr="007E7C5B" w:rsidRDefault="00666CF7" w:rsidP="00666CF7">
      <w:pPr>
        <w:pStyle w:val="ListParagraph"/>
        <w:numPr>
          <w:ilvl w:val="0"/>
          <w:numId w:val="6"/>
        </w:numPr>
        <w:rPr>
          <w:i/>
          <w:iCs/>
        </w:rPr>
      </w:pPr>
      <w:r w:rsidRPr="007E7C5B">
        <w:rPr>
          <w:i/>
          <w:iCs/>
        </w:rPr>
        <w:t>TR23.784:</w:t>
      </w:r>
    </w:p>
    <w:p w14:paraId="585961D5" w14:textId="77777777" w:rsidR="00666CF7" w:rsidRDefault="00666CF7" w:rsidP="00666CF7">
      <w:pPr>
        <w:pStyle w:val="ListParagraph"/>
        <w:numPr>
          <w:ilvl w:val="1"/>
          <w:numId w:val="6"/>
        </w:numPr>
        <w:rPr>
          <w:i/>
          <w:iCs/>
        </w:rPr>
      </w:pPr>
      <w:r w:rsidRPr="00306BD6">
        <w:rPr>
          <w:i/>
          <w:iCs/>
        </w:rPr>
        <w:t>Clause 5.</w:t>
      </w:r>
      <w:r>
        <w:rPr>
          <w:i/>
          <w:iCs/>
        </w:rPr>
        <w:t>9</w:t>
      </w:r>
      <w:r w:rsidRPr="00306BD6">
        <w:rPr>
          <w:i/>
          <w:iCs/>
        </w:rPr>
        <w:t xml:space="preserve"> / Key Issue </w:t>
      </w:r>
      <w:r>
        <w:rPr>
          <w:i/>
          <w:iCs/>
        </w:rPr>
        <w:t>9</w:t>
      </w:r>
      <w:r w:rsidRPr="00306BD6">
        <w:rPr>
          <w:i/>
          <w:iCs/>
        </w:rPr>
        <w:t xml:space="preserve">: </w:t>
      </w:r>
      <w:r w:rsidRPr="00666CF7">
        <w:rPr>
          <w:i/>
          <w:iCs/>
        </w:rPr>
        <w:t xml:space="preserve">Discreet listening and logging for user receiving MC service on multiple devices </w:t>
      </w:r>
    </w:p>
    <w:p w14:paraId="139DFB0A" w14:textId="77777777" w:rsidR="00666CF7" w:rsidRPr="00402EDA" w:rsidRDefault="00666CF7" w:rsidP="00666CF7">
      <w:pPr>
        <w:pStyle w:val="ListParagraph"/>
        <w:numPr>
          <w:ilvl w:val="0"/>
          <w:numId w:val="6"/>
        </w:numPr>
      </w:pPr>
      <w:r w:rsidRPr="00402EDA">
        <w:t>Analysis:</w:t>
      </w:r>
    </w:p>
    <w:p w14:paraId="2F5881D5" w14:textId="508018AB" w:rsidR="004D43BD" w:rsidRPr="00402EDA" w:rsidRDefault="004D43BD" w:rsidP="00666CF7">
      <w:pPr>
        <w:pStyle w:val="ListParagraph"/>
        <w:numPr>
          <w:ilvl w:val="1"/>
          <w:numId w:val="6"/>
        </w:numPr>
      </w:pPr>
      <w:r w:rsidRPr="00402EDA">
        <w:t xml:space="preserve">Since recording is a server function and based on MC service IDs, this </w:t>
      </w:r>
      <w:r w:rsidR="00402EDA">
        <w:t xml:space="preserve">topic is </w:t>
      </w:r>
      <w:r w:rsidRPr="00402EDA">
        <w:t>not be an issue</w:t>
      </w:r>
    </w:p>
    <w:p w14:paraId="01219304" w14:textId="323743C5" w:rsidR="004D43BD" w:rsidRPr="00402EDA" w:rsidRDefault="004D43BD" w:rsidP="00666CF7">
      <w:pPr>
        <w:pStyle w:val="ListParagraph"/>
        <w:numPr>
          <w:ilvl w:val="1"/>
          <w:numId w:val="6"/>
        </w:numPr>
      </w:pPr>
      <w:r w:rsidRPr="00402EDA">
        <w:t>TR 23.784 does not have any dedicated solution for this KI. In the solutions part the whole topic (multiple devices) is not even mentioned</w:t>
      </w:r>
      <w:r w:rsidR="00402EDA" w:rsidRPr="00402EDA">
        <w:t>.</w:t>
      </w:r>
    </w:p>
    <w:p w14:paraId="0D2FA733" w14:textId="352D52FB" w:rsidR="00402EDA" w:rsidRPr="00402EDA" w:rsidRDefault="00402EDA" w:rsidP="00666CF7">
      <w:pPr>
        <w:pStyle w:val="ListParagraph"/>
        <w:numPr>
          <w:ilvl w:val="1"/>
          <w:numId w:val="6"/>
        </w:numPr>
      </w:pPr>
      <w:r w:rsidRPr="00402EDA">
        <w:t>Implicitly solved in Rel-19 recording architecture / configurations, no KI needed in Rel-20.</w:t>
      </w:r>
    </w:p>
    <w:p w14:paraId="3C5E6C3B" w14:textId="77777777" w:rsidR="00666CF7" w:rsidRDefault="00666CF7" w:rsidP="00666CF7">
      <w:pPr>
        <w:pStyle w:val="ListParagraph"/>
        <w:numPr>
          <w:ilvl w:val="0"/>
          <w:numId w:val="6"/>
        </w:numPr>
      </w:pPr>
      <w:r>
        <w:t>Action:</w:t>
      </w:r>
    </w:p>
    <w:p w14:paraId="0D6AE8A1" w14:textId="448EE3C2" w:rsidR="00666CF7" w:rsidRDefault="004D43BD" w:rsidP="00666CF7">
      <w:pPr>
        <w:pStyle w:val="ListParagraph"/>
        <w:numPr>
          <w:ilvl w:val="1"/>
          <w:numId w:val="6"/>
        </w:numPr>
      </w:pPr>
      <w:r>
        <w:t>No action needed</w:t>
      </w:r>
    </w:p>
    <w:p w14:paraId="726E8CC4" w14:textId="77777777" w:rsidR="00490B44" w:rsidRPr="00490B44" w:rsidRDefault="00490B44" w:rsidP="00490B44">
      <w:pPr>
        <w:pStyle w:val="Heading4"/>
        <w:numPr>
          <w:ilvl w:val="1"/>
          <w:numId w:val="4"/>
        </w:numPr>
      </w:pPr>
      <w:r>
        <w:rPr>
          <w:lang w:val="nl-NL"/>
        </w:rPr>
        <w:t xml:space="preserve">Recording </w:t>
      </w:r>
      <w:r w:rsidRPr="00490B44">
        <w:rPr>
          <w:lang w:val="nl-NL"/>
        </w:rPr>
        <w:t xml:space="preserve">of MC service users and MC service groups </w:t>
      </w:r>
    </w:p>
    <w:p w14:paraId="247CD254" w14:textId="77777777" w:rsidR="00490B44" w:rsidRPr="007E7C5B" w:rsidRDefault="00490B44" w:rsidP="00490B44">
      <w:pPr>
        <w:pStyle w:val="ListParagraph"/>
        <w:numPr>
          <w:ilvl w:val="0"/>
          <w:numId w:val="6"/>
        </w:numPr>
        <w:rPr>
          <w:i/>
          <w:iCs/>
        </w:rPr>
      </w:pPr>
      <w:r w:rsidRPr="007E7C5B">
        <w:rPr>
          <w:i/>
          <w:iCs/>
        </w:rPr>
        <w:t>TR23.784:</w:t>
      </w:r>
    </w:p>
    <w:p w14:paraId="54754F70" w14:textId="77777777" w:rsidR="00490B44" w:rsidRDefault="00490B44" w:rsidP="00490B44">
      <w:pPr>
        <w:pStyle w:val="ListParagraph"/>
        <w:numPr>
          <w:ilvl w:val="1"/>
          <w:numId w:val="6"/>
        </w:numPr>
        <w:rPr>
          <w:i/>
          <w:iCs/>
        </w:rPr>
      </w:pPr>
      <w:r w:rsidRPr="00306BD6">
        <w:rPr>
          <w:i/>
          <w:iCs/>
        </w:rPr>
        <w:t>Clause 5.</w:t>
      </w:r>
      <w:r>
        <w:rPr>
          <w:i/>
          <w:iCs/>
        </w:rPr>
        <w:t>10</w:t>
      </w:r>
      <w:r w:rsidRPr="00306BD6">
        <w:rPr>
          <w:i/>
          <w:iCs/>
        </w:rPr>
        <w:t xml:space="preserve"> / Key Issue </w:t>
      </w:r>
      <w:r>
        <w:rPr>
          <w:i/>
          <w:iCs/>
        </w:rPr>
        <w:t>10</w:t>
      </w:r>
      <w:r w:rsidRPr="00306BD6">
        <w:rPr>
          <w:i/>
          <w:iCs/>
        </w:rPr>
        <w:t xml:space="preserve">: </w:t>
      </w:r>
      <w:r w:rsidRPr="00490B44">
        <w:rPr>
          <w:i/>
          <w:iCs/>
        </w:rPr>
        <w:t xml:space="preserve">Logging of MC service users and MC service groups </w:t>
      </w:r>
    </w:p>
    <w:p w14:paraId="33A176A3" w14:textId="77777777" w:rsidR="00490B44" w:rsidRDefault="00490B44" w:rsidP="00490B44">
      <w:pPr>
        <w:pStyle w:val="ListParagraph"/>
        <w:numPr>
          <w:ilvl w:val="0"/>
          <w:numId w:val="6"/>
        </w:numPr>
      </w:pPr>
      <w:r>
        <w:t>Analysis:</w:t>
      </w:r>
    </w:p>
    <w:p w14:paraId="54512CC5" w14:textId="5047811A" w:rsidR="00490B44" w:rsidRDefault="00490B44" w:rsidP="00490B44">
      <w:pPr>
        <w:pStyle w:val="ListParagraph"/>
        <w:numPr>
          <w:ilvl w:val="1"/>
          <w:numId w:val="6"/>
        </w:numPr>
      </w:pPr>
      <w:r>
        <w:t>Already solved in Rel-19.</w:t>
      </w:r>
    </w:p>
    <w:p w14:paraId="492F6E70" w14:textId="77777777" w:rsidR="00490B44" w:rsidRDefault="00490B44" w:rsidP="00490B44">
      <w:pPr>
        <w:pStyle w:val="ListParagraph"/>
        <w:numPr>
          <w:ilvl w:val="0"/>
          <w:numId w:val="6"/>
        </w:numPr>
      </w:pPr>
      <w:r>
        <w:t>Action:</w:t>
      </w:r>
    </w:p>
    <w:p w14:paraId="3BAC959B" w14:textId="2490DB22" w:rsidR="00490B44" w:rsidRDefault="00490B44" w:rsidP="00490B44">
      <w:pPr>
        <w:pStyle w:val="ListParagraph"/>
        <w:numPr>
          <w:ilvl w:val="1"/>
          <w:numId w:val="6"/>
        </w:numPr>
      </w:pPr>
      <w:r>
        <w:t>No action needed.</w:t>
      </w:r>
    </w:p>
    <w:p w14:paraId="43DB693C" w14:textId="216D4A3E" w:rsidR="00972A5D" w:rsidRPr="00490B44" w:rsidRDefault="00972A5D" w:rsidP="00972A5D">
      <w:pPr>
        <w:pStyle w:val="Heading4"/>
        <w:numPr>
          <w:ilvl w:val="1"/>
          <w:numId w:val="4"/>
        </w:numPr>
      </w:pPr>
      <w:r>
        <w:rPr>
          <w:lang w:val="nl-NL"/>
        </w:rPr>
        <w:t xml:space="preserve">Recording </w:t>
      </w:r>
      <w:r w:rsidRPr="00490B44">
        <w:rPr>
          <w:lang w:val="nl-NL"/>
        </w:rPr>
        <w:t xml:space="preserve">of </w:t>
      </w:r>
      <w:r w:rsidRPr="00972A5D">
        <w:rPr>
          <w:lang w:val="nl-NL"/>
        </w:rPr>
        <w:t>MCData content server and message store services</w:t>
      </w:r>
    </w:p>
    <w:p w14:paraId="5360FCC9" w14:textId="77777777" w:rsidR="00972A5D" w:rsidRPr="007E7C5B" w:rsidRDefault="00972A5D" w:rsidP="00972A5D">
      <w:pPr>
        <w:pStyle w:val="ListParagraph"/>
        <w:numPr>
          <w:ilvl w:val="0"/>
          <w:numId w:val="6"/>
        </w:numPr>
        <w:rPr>
          <w:i/>
          <w:iCs/>
        </w:rPr>
      </w:pPr>
      <w:r w:rsidRPr="007E7C5B">
        <w:rPr>
          <w:i/>
          <w:iCs/>
        </w:rPr>
        <w:t>TR23.784:</w:t>
      </w:r>
    </w:p>
    <w:p w14:paraId="1F4715C7" w14:textId="77777777" w:rsidR="00972A5D" w:rsidRDefault="00972A5D" w:rsidP="00972A5D">
      <w:pPr>
        <w:pStyle w:val="ListParagraph"/>
        <w:numPr>
          <w:ilvl w:val="1"/>
          <w:numId w:val="6"/>
        </w:numPr>
        <w:rPr>
          <w:i/>
          <w:iCs/>
        </w:rPr>
      </w:pPr>
      <w:r w:rsidRPr="00306BD6">
        <w:rPr>
          <w:i/>
          <w:iCs/>
        </w:rPr>
        <w:t>Clause 5.</w:t>
      </w:r>
      <w:r>
        <w:rPr>
          <w:i/>
          <w:iCs/>
        </w:rPr>
        <w:t>11</w:t>
      </w:r>
      <w:r w:rsidRPr="00306BD6">
        <w:rPr>
          <w:i/>
          <w:iCs/>
        </w:rPr>
        <w:t xml:space="preserve"> / Key Issue </w:t>
      </w:r>
      <w:r>
        <w:rPr>
          <w:i/>
          <w:iCs/>
        </w:rPr>
        <w:t>11</w:t>
      </w:r>
      <w:r w:rsidRPr="00306BD6">
        <w:rPr>
          <w:i/>
          <w:iCs/>
        </w:rPr>
        <w:t xml:space="preserve">: </w:t>
      </w:r>
      <w:r w:rsidRPr="00972A5D">
        <w:rPr>
          <w:i/>
          <w:iCs/>
        </w:rPr>
        <w:t xml:space="preserve">Logging of MCData content server and message store services </w:t>
      </w:r>
    </w:p>
    <w:p w14:paraId="70A913A2" w14:textId="77777777" w:rsidR="00972A5D" w:rsidRDefault="00972A5D" w:rsidP="00972A5D">
      <w:pPr>
        <w:pStyle w:val="ListParagraph"/>
        <w:numPr>
          <w:ilvl w:val="0"/>
          <w:numId w:val="6"/>
        </w:numPr>
      </w:pPr>
      <w:r>
        <w:t>Analysis:</w:t>
      </w:r>
    </w:p>
    <w:p w14:paraId="21632331" w14:textId="218AEFA2" w:rsidR="00972A5D" w:rsidRDefault="00972A5D" w:rsidP="00972A5D">
      <w:pPr>
        <w:pStyle w:val="ListParagraph"/>
        <w:numPr>
          <w:ilvl w:val="1"/>
          <w:numId w:val="6"/>
        </w:numPr>
      </w:pPr>
      <w:r>
        <w:t>Relevant new topic in FS_MCLOG_Ph2.</w:t>
      </w:r>
    </w:p>
    <w:p w14:paraId="7349D3A8" w14:textId="77777777" w:rsidR="00972A5D" w:rsidRDefault="00972A5D" w:rsidP="00972A5D">
      <w:pPr>
        <w:pStyle w:val="ListParagraph"/>
        <w:numPr>
          <w:ilvl w:val="0"/>
          <w:numId w:val="6"/>
        </w:numPr>
      </w:pPr>
      <w:r>
        <w:t>Action:</w:t>
      </w:r>
    </w:p>
    <w:p w14:paraId="38DF1349" w14:textId="77777777" w:rsidR="00AE2EF0" w:rsidRDefault="00972A5D" w:rsidP="00972A5D">
      <w:pPr>
        <w:pStyle w:val="ListParagraph"/>
        <w:numPr>
          <w:ilvl w:val="1"/>
          <w:numId w:val="6"/>
        </w:numPr>
      </w:pPr>
      <w:r>
        <w:t xml:space="preserve">KI or KIs </w:t>
      </w:r>
      <w:r w:rsidR="00AE2EF0">
        <w:t>needed, after the relevant scenario(s) is(are) defined.</w:t>
      </w:r>
    </w:p>
    <w:p w14:paraId="21BADA5E" w14:textId="1857FDF3" w:rsidR="00302A5B" w:rsidRDefault="00302A5B" w:rsidP="00A45CBF">
      <w:pPr>
        <w:rPr>
          <w:lang w:val="nl-NL"/>
        </w:rPr>
      </w:pPr>
    </w:p>
    <w:p w14:paraId="1E95101D" w14:textId="5E984C45" w:rsidR="00302A5B" w:rsidRDefault="00302A5B" w:rsidP="00302A5B">
      <w:pPr>
        <w:pStyle w:val="Heading1"/>
        <w:numPr>
          <w:ilvl w:val="0"/>
          <w:numId w:val="4"/>
        </w:numPr>
      </w:pPr>
      <w:r>
        <w:t xml:space="preserve">Solutions (Clause </w:t>
      </w:r>
      <w:r w:rsidR="00213A60">
        <w:t>6</w:t>
      </w:r>
      <w:r>
        <w:t>)</w:t>
      </w:r>
    </w:p>
    <w:p w14:paraId="4D2C74CC" w14:textId="4E3BDCF1" w:rsidR="00402EDA" w:rsidRPr="00490B44" w:rsidRDefault="00402EDA" w:rsidP="00402EDA">
      <w:pPr>
        <w:pStyle w:val="Heading4"/>
        <w:numPr>
          <w:ilvl w:val="1"/>
          <w:numId w:val="4"/>
        </w:numPr>
      </w:pPr>
      <w:r>
        <w:rPr>
          <w:lang w:val="nl-NL"/>
        </w:rPr>
        <w:t>Functional model, configuration and procedures</w:t>
      </w:r>
    </w:p>
    <w:p w14:paraId="3D899D70" w14:textId="77777777" w:rsidR="00402EDA" w:rsidRPr="007E7C5B" w:rsidRDefault="00402EDA" w:rsidP="00402EDA">
      <w:pPr>
        <w:pStyle w:val="ListParagraph"/>
        <w:numPr>
          <w:ilvl w:val="0"/>
          <w:numId w:val="6"/>
        </w:numPr>
        <w:rPr>
          <w:i/>
          <w:iCs/>
        </w:rPr>
      </w:pPr>
      <w:r w:rsidRPr="007E7C5B">
        <w:rPr>
          <w:i/>
          <w:iCs/>
        </w:rPr>
        <w:t>TR23.784:</w:t>
      </w:r>
    </w:p>
    <w:p w14:paraId="1386FBB4" w14:textId="5BCF8505" w:rsidR="00BF4AE4" w:rsidRDefault="00402EDA" w:rsidP="00402EDA">
      <w:pPr>
        <w:pStyle w:val="ListParagraph"/>
        <w:numPr>
          <w:ilvl w:val="1"/>
          <w:numId w:val="6"/>
        </w:numPr>
        <w:rPr>
          <w:i/>
          <w:iCs/>
        </w:rPr>
      </w:pPr>
      <w:r w:rsidRPr="00306BD6">
        <w:rPr>
          <w:i/>
          <w:iCs/>
        </w:rPr>
        <w:t xml:space="preserve">Clause </w:t>
      </w:r>
      <w:r>
        <w:rPr>
          <w:i/>
          <w:iCs/>
        </w:rPr>
        <w:t>6.3</w:t>
      </w:r>
      <w:r w:rsidR="00BF4AE4">
        <w:rPr>
          <w:i/>
          <w:iCs/>
        </w:rPr>
        <w:t xml:space="preserve"> / Solution 3: </w:t>
      </w:r>
      <w:r w:rsidR="00BF4AE4" w:rsidRPr="00BF4AE4">
        <w:rPr>
          <w:i/>
          <w:iCs/>
        </w:rPr>
        <w:t>Functionality for on-network logging and replay</w:t>
      </w:r>
    </w:p>
    <w:p w14:paraId="432EF585" w14:textId="5992178A" w:rsidR="00614CE7" w:rsidRDefault="00614CE7" w:rsidP="00402EDA">
      <w:pPr>
        <w:pStyle w:val="ListParagraph"/>
        <w:numPr>
          <w:ilvl w:val="1"/>
          <w:numId w:val="6"/>
        </w:numPr>
        <w:rPr>
          <w:i/>
          <w:iCs/>
        </w:rPr>
      </w:pPr>
      <w:r>
        <w:rPr>
          <w:i/>
          <w:iCs/>
        </w:rPr>
        <w:t xml:space="preserve">Clause 6.10 / Solution 10: </w:t>
      </w:r>
      <w:r w:rsidRPr="00614CE7">
        <w:rPr>
          <w:i/>
          <w:iCs/>
        </w:rPr>
        <w:t>Functionality for on-network logging and replay</w:t>
      </w:r>
    </w:p>
    <w:p w14:paraId="64EC6DFC" w14:textId="77777777" w:rsidR="00402EDA" w:rsidRDefault="00402EDA" w:rsidP="00402EDA">
      <w:pPr>
        <w:pStyle w:val="ListParagraph"/>
        <w:numPr>
          <w:ilvl w:val="0"/>
          <w:numId w:val="6"/>
        </w:numPr>
      </w:pPr>
      <w:r>
        <w:t>Analysis:</w:t>
      </w:r>
    </w:p>
    <w:p w14:paraId="075730A6" w14:textId="0032745A" w:rsidR="00CF04FE" w:rsidRDefault="00CF04FE" w:rsidP="00402EDA">
      <w:pPr>
        <w:pStyle w:val="ListParagraph"/>
        <w:numPr>
          <w:ilvl w:val="1"/>
          <w:numId w:val="6"/>
        </w:numPr>
      </w:pPr>
      <w:r>
        <w:t>Application plane functional models:</w:t>
      </w:r>
    </w:p>
    <w:p w14:paraId="722F80A0" w14:textId="36E7B916" w:rsidR="00CF04FE" w:rsidRDefault="00CF04FE" w:rsidP="00CF04FE">
      <w:pPr>
        <w:pStyle w:val="ListParagraph"/>
        <w:numPr>
          <w:ilvl w:val="2"/>
          <w:numId w:val="6"/>
        </w:numPr>
      </w:pPr>
      <w:r>
        <w:t xml:space="preserve">The system level on-network </w:t>
      </w:r>
      <w:proofErr w:type="gramStart"/>
      <w:r>
        <w:t>func.model</w:t>
      </w:r>
      <w:proofErr w:type="gramEnd"/>
      <w:r>
        <w:t xml:space="preserve"> TS 23.280: solved in R19, no action needed</w:t>
      </w:r>
    </w:p>
    <w:p w14:paraId="5D4447D8" w14:textId="66FA0B12" w:rsidR="00402EDA" w:rsidRDefault="00CF04FE" w:rsidP="00CF04FE">
      <w:pPr>
        <w:pStyle w:val="ListParagraph"/>
        <w:numPr>
          <w:ilvl w:val="2"/>
          <w:numId w:val="6"/>
        </w:numPr>
      </w:pPr>
      <w:r>
        <w:t xml:space="preserve">The system level off-network </w:t>
      </w:r>
      <w:proofErr w:type="gramStart"/>
      <w:r>
        <w:t>func.model</w:t>
      </w:r>
      <w:proofErr w:type="gramEnd"/>
      <w:r>
        <w:t xml:space="preserve"> TS 23.280: update needed</w:t>
      </w:r>
    </w:p>
    <w:p w14:paraId="21878D7A" w14:textId="053EEE07" w:rsidR="00CF04FE" w:rsidRDefault="00CF04FE" w:rsidP="00CF04FE">
      <w:pPr>
        <w:pStyle w:val="ListParagraph"/>
        <w:numPr>
          <w:ilvl w:val="2"/>
          <w:numId w:val="6"/>
        </w:numPr>
      </w:pPr>
      <w:r>
        <w:t xml:space="preserve">The service level on-network </w:t>
      </w:r>
      <w:proofErr w:type="gramStart"/>
      <w:r>
        <w:t>func.models</w:t>
      </w:r>
      <w:proofErr w:type="gramEnd"/>
      <w:r>
        <w:t xml:space="preserve"> (TS 23.379/281/282): update needed</w:t>
      </w:r>
    </w:p>
    <w:p w14:paraId="4A1A707A" w14:textId="3B085C71" w:rsidR="00CF04FE" w:rsidRDefault="00CF04FE" w:rsidP="00CF04FE">
      <w:pPr>
        <w:pStyle w:val="ListParagraph"/>
        <w:numPr>
          <w:ilvl w:val="2"/>
          <w:numId w:val="6"/>
        </w:numPr>
      </w:pPr>
      <w:r>
        <w:t xml:space="preserve">The service level off-network </w:t>
      </w:r>
      <w:proofErr w:type="gramStart"/>
      <w:r>
        <w:t>func.models</w:t>
      </w:r>
      <w:proofErr w:type="gramEnd"/>
      <w:r>
        <w:t xml:space="preserve"> (TS 23.379/281/282): update needed</w:t>
      </w:r>
    </w:p>
    <w:p w14:paraId="09DF43FF" w14:textId="74623864" w:rsidR="00CF04FE" w:rsidRDefault="00CF04FE" w:rsidP="00CF04FE">
      <w:pPr>
        <w:pStyle w:val="ListParagraph"/>
        <w:numPr>
          <w:ilvl w:val="1"/>
          <w:numId w:val="6"/>
        </w:numPr>
      </w:pPr>
      <w:r>
        <w:t>Configurations:</w:t>
      </w:r>
    </w:p>
    <w:p w14:paraId="4ACF32DE" w14:textId="07A77751" w:rsidR="00CF04FE" w:rsidRDefault="00CF04FE" w:rsidP="00CF04FE">
      <w:pPr>
        <w:pStyle w:val="ListParagraph"/>
        <w:numPr>
          <w:ilvl w:val="2"/>
          <w:numId w:val="6"/>
        </w:numPr>
      </w:pPr>
      <w:r>
        <w:t>solved in R19</w:t>
      </w:r>
      <w:r w:rsidR="00937B3A">
        <w:t xml:space="preserve"> for on-network recording</w:t>
      </w:r>
    </w:p>
    <w:p w14:paraId="3E991067" w14:textId="08875192" w:rsidR="00937B3A" w:rsidRDefault="00937B3A" w:rsidP="00CF04FE">
      <w:pPr>
        <w:pStyle w:val="ListParagraph"/>
        <w:numPr>
          <w:ilvl w:val="2"/>
          <w:numId w:val="6"/>
        </w:numPr>
      </w:pPr>
      <w:r>
        <w:t>configs for off-network recording missing</w:t>
      </w:r>
    </w:p>
    <w:p w14:paraId="4A5105EF" w14:textId="39F124C7" w:rsidR="00937B3A" w:rsidRDefault="00937B3A" w:rsidP="00937B3A">
      <w:pPr>
        <w:pStyle w:val="ListParagraph"/>
        <w:numPr>
          <w:ilvl w:val="1"/>
          <w:numId w:val="6"/>
        </w:numPr>
      </w:pPr>
      <w:r>
        <w:t>Procedures:</w:t>
      </w:r>
    </w:p>
    <w:p w14:paraId="731CB531" w14:textId="58069819" w:rsidR="00937B3A" w:rsidRDefault="00937B3A" w:rsidP="00937B3A">
      <w:pPr>
        <w:pStyle w:val="ListParagraph"/>
        <w:numPr>
          <w:ilvl w:val="2"/>
          <w:numId w:val="6"/>
        </w:numPr>
      </w:pPr>
      <w:r>
        <w:t>on-network recording - done in R19</w:t>
      </w:r>
    </w:p>
    <w:p w14:paraId="1005E4DB" w14:textId="4E1E269F" w:rsidR="00937B3A" w:rsidRDefault="00937B3A" w:rsidP="00937B3A">
      <w:pPr>
        <w:pStyle w:val="ListParagraph"/>
        <w:numPr>
          <w:ilvl w:val="2"/>
          <w:numId w:val="6"/>
        </w:numPr>
      </w:pPr>
      <w:r>
        <w:t xml:space="preserve">off-network recording </w:t>
      </w:r>
      <w:r w:rsidR="00614CE7">
        <w:t>–</w:t>
      </w:r>
      <w:r>
        <w:t xml:space="preserve"> missing</w:t>
      </w:r>
    </w:p>
    <w:p w14:paraId="11070B8F" w14:textId="789230D7" w:rsidR="00614CE7" w:rsidRDefault="00614CE7" w:rsidP="00614CE7">
      <w:pPr>
        <w:pStyle w:val="ListParagraph"/>
        <w:numPr>
          <w:ilvl w:val="1"/>
          <w:numId w:val="6"/>
        </w:numPr>
      </w:pPr>
      <w:r>
        <w:t xml:space="preserve">The existing text in Solution 3 and Solution 10 is not usable as it is based on </w:t>
      </w:r>
      <w:r w:rsidR="00E61E9E">
        <w:t xml:space="preserve">‘wrong’ </w:t>
      </w:r>
      <w:r>
        <w:t>recording architecture</w:t>
      </w:r>
      <w:r w:rsidR="00E61E9E">
        <w:t>.</w:t>
      </w:r>
    </w:p>
    <w:p w14:paraId="1F850782" w14:textId="77777777" w:rsidR="00402EDA" w:rsidRDefault="00402EDA" w:rsidP="00402EDA">
      <w:pPr>
        <w:pStyle w:val="ListParagraph"/>
        <w:numPr>
          <w:ilvl w:val="0"/>
          <w:numId w:val="6"/>
        </w:numPr>
      </w:pPr>
      <w:r>
        <w:lastRenderedPageBreak/>
        <w:t>Action:</w:t>
      </w:r>
    </w:p>
    <w:p w14:paraId="4D7DB821" w14:textId="0AB961A0" w:rsidR="00402EDA" w:rsidRDefault="00937B3A" w:rsidP="00402EDA">
      <w:pPr>
        <w:pStyle w:val="ListParagraph"/>
        <w:numPr>
          <w:ilvl w:val="1"/>
          <w:numId w:val="6"/>
        </w:numPr>
      </w:pPr>
      <w:r>
        <w:t>Several actions needed (see above). Relevant KI (or KIs) needed before solutions.</w:t>
      </w:r>
    </w:p>
    <w:p w14:paraId="5EA987DC" w14:textId="6D156936" w:rsidR="00937B3A" w:rsidRPr="00490B44" w:rsidRDefault="00937B3A" w:rsidP="00937B3A">
      <w:pPr>
        <w:pStyle w:val="Heading4"/>
        <w:numPr>
          <w:ilvl w:val="1"/>
          <w:numId w:val="4"/>
        </w:numPr>
      </w:pPr>
      <w:r>
        <w:rPr>
          <w:lang w:val="nl-NL"/>
        </w:rPr>
        <w:t>Interconnection and migration</w:t>
      </w:r>
    </w:p>
    <w:p w14:paraId="28CDE2FB" w14:textId="77777777" w:rsidR="00937B3A" w:rsidRPr="007E7C5B" w:rsidRDefault="00937B3A" w:rsidP="00937B3A">
      <w:pPr>
        <w:pStyle w:val="ListParagraph"/>
        <w:numPr>
          <w:ilvl w:val="0"/>
          <w:numId w:val="6"/>
        </w:numPr>
        <w:rPr>
          <w:i/>
          <w:iCs/>
        </w:rPr>
      </w:pPr>
      <w:r w:rsidRPr="007E7C5B">
        <w:rPr>
          <w:i/>
          <w:iCs/>
        </w:rPr>
        <w:t>TR23.784:</w:t>
      </w:r>
    </w:p>
    <w:p w14:paraId="7D898BC6" w14:textId="7620BEEB" w:rsidR="00937B3A" w:rsidRDefault="00937B3A" w:rsidP="00937B3A">
      <w:pPr>
        <w:pStyle w:val="ListParagraph"/>
        <w:numPr>
          <w:ilvl w:val="1"/>
          <w:numId w:val="6"/>
        </w:numPr>
        <w:rPr>
          <w:i/>
          <w:iCs/>
        </w:rPr>
      </w:pPr>
      <w:r w:rsidRPr="00306BD6">
        <w:rPr>
          <w:i/>
          <w:iCs/>
        </w:rPr>
        <w:t xml:space="preserve">Clause </w:t>
      </w:r>
      <w:r>
        <w:rPr>
          <w:i/>
          <w:iCs/>
        </w:rPr>
        <w:t xml:space="preserve">6.4 / Solution 3: </w:t>
      </w:r>
      <w:r w:rsidRPr="00937B3A">
        <w:rPr>
          <w:i/>
          <w:iCs/>
        </w:rPr>
        <w:t xml:space="preserve">On-network logging for interconnection and migration </w:t>
      </w:r>
    </w:p>
    <w:p w14:paraId="20C42DE8" w14:textId="77777777" w:rsidR="00937B3A" w:rsidRDefault="00937B3A" w:rsidP="00937B3A">
      <w:pPr>
        <w:pStyle w:val="ListParagraph"/>
        <w:numPr>
          <w:ilvl w:val="0"/>
          <w:numId w:val="6"/>
        </w:numPr>
      </w:pPr>
      <w:r>
        <w:t>Analysis:</w:t>
      </w:r>
    </w:p>
    <w:p w14:paraId="26D4BF0B" w14:textId="77777777" w:rsidR="00937B3A" w:rsidRDefault="00937B3A" w:rsidP="00937B3A">
      <w:pPr>
        <w:pStyle w:val="ListParagraph"/>
        <w:numPr>
          <w:ilvl w:val="1"/>
          <w:numId w:val="6"/>
        </w:numPr>
      </w:pPr>
      <w:r>
        <w:t xml:space="preserve">Relevant topic for FS_MCLOG_Ph2. </w:t>
      </w:r>
    </w:p>
    <w:p w14:paraId="3FA49F24" w14:textId="1226A5BD" w:rsidR="00937B3A" w:rsidRDefault="00937B3A" w:rsidP="00937B3A">
      <w:pPr>
        <w:pStyle w:val="ListParagraph"/>
        <w:numPr>
          <w:ilvl w:val="1"/>
          <w:numId w:val="6"/>
        </w:numPr>
      </w:pPr>
      <w:r>
        <w:t>This solution can be used to get ideas what is needed in a solution description, but it cannot be copied to the new TR since the recording architecture is different.</w:t>
      </w:r>
    </w:p>
    <w:p w14:paraId="72BBDBE0" w14:textId="77777777" w:rsidR="00937B3A" w:rsidRDefault="00937B3A" w:rsidP="00937B3A">
      <w:pPr>
        <w:pStyle w:val="ListParagraph"/>
        <w:numPr>
          <w:ilvl w:val="0"/>
          <w:numId w:val="6"/>
        </w:numPr>
      </w:pPr>
      <w:r>
        <w:t>Action:</w:t>
      </w:r>
    </w:p>
    <w:p w14:paraId="01771194" w14:textId="77777777" w:rsidR="00937B3A" w:rsidRDefault="00937B3A" w:rsidP="00937B3A">
      <w:pPr>
        <w:pStyle w:val="ListParagraph"/>
        <w:numPr>
          <w:ilvl w:val="1"/>
          <w:numId w:val="6"/>
        </w:numPr>
      </w:pPr>
      <w:r>
        <w:t>Solution for “migrated users” or “interconnection and migration” must be added after relevant KI (or KIs) exist.</w:t>
      </w:r>
    </w:p>
    <w:p w14:paraId="5CF394FD" w14:textId="7130C241" w:rsidR="00937B3A" w:rsidRPr="00490B44" w:rsidRDefault="00937B3A" w:rsidP="00937B3A">
      <w:pPr>
        <w:pStyle w:val="Heading4"/>
        <w:numPr>
          <w:ilvl w:val="1"/>
          <w:numId w:val="4"/>
        </w:numPr>
      </w:pPr>
      <w:r>
        <w:rPr>
          <w:lang w:val="nl-NL"/>
        </w:rPr>
        <w:t>MCData message store and MCData content server</w:t>
      </w:r>
    </w:p>
    <w:p w14:paraId="07A78FD8" w14:textId="77777777" w:rsidR="00937B3A" w:rsidRPr="007E7C5B" w:rsidRDefault="00937B3A" w:rsidP="00937B3A">
      <w:pPr>
        <w:pStyle w:val="ListParagraph"/>
        <w:numPr>
          <w:ilvl w:val="0"/>
          <w:numId w:val="6"/>
        </w:numPr>
        <w:rPr>
          <w:i/>
          <w:iCs/>
        </w:rPr>
      </w:pPr>
      <w:r w:rsidRPr="007E7C5B">
        <w:rPr>
          <w:i/>
          <w:iCs/>
        </w:rPr>
        <w:t>TR23.784:</w:t>
      </w:r>
    </w:p>
    <w:p w14:paraId="5E661097" w14:textId="77777777" w:rsidR="00614CE7" w:rsidRDefault="00937B3A" w:rsidP="00937B3A">
      <w:pPr>
        <w:pStyle w:val="ListParagraph"/>
        <w:numPr>
          <w:ilvl w:val="1"/>
          <w:numId w:val="6"/>
        </w:numPr>
        <w:rPr>
          <w:i/>
          <w:iCs/>
        </w:rPr>
      </w:pPr>
      <w:r w:rsidRPr="00306BD6">
        <w:rPr>
          <w:i/>
          <w:iCs/>
        </w:rPr>
        <w:t xml:space="preserve">Clause </w:t>
      </w:r>
      <w:r>
        <w:rPr>
          <w:i/>
          <w:iCs/>
        </w:rPr>
        <w:t>6.</w:t>
      </w:r>
      <w:r w:rsidR="00614CE7">
        <w:rPr>
          <w:i/>
          <w:iCs/>
        </w:rPr>
        <w:t>7</w:t>
      </w:r>
      <w:r>
        <w:rPr>
          <w:i/>
          <w:iCs/>
        </w:rPr>
        <w:t xml:space="preserve"> / Solution </w:t>
      </w:r>
      <w:r w:rsidR="00614CE7">
        <w:rPr>
          <w:i/>
          <w:iCs/>
        </w:rPr>
        <w:t>7</w:t>
      </w:r>
      <w:r>
        <w:rPr>
          <w:i/>
          <w:iCs/>
        </w:rPr>
        <w:t xml:space="preserve">: </w:t>
      </w:r>
      <w:r w:rsidR="00614CE7" w:rsidRPr="00614CE7">
        <w:rPr>
          <w:i/>
          <w:iCs/>
        </w:rPr>
        <w:t xml:space="preserve">Logging of MCData message store and MCData content server </w:t>
      </w:r>
    </w:p>
    <w:p w14:paraId="158B8ED2" w14:textId="77777777" w:rsidR="00937B3A" w:rsidRDefault="00937B3A" w:rsidP="00937B3A">
      <w:pPr>
        <w:pStyle w:val="ListParagraph"/>
        <w:numPr>
          <w:ilvl w:val="0"/>
          <w:numId w:val="6"/>
        </w:numPr>
      </w:pPr>
      <w:r>
        <w:t>Analysis:</w:t>
      </w:r>
    </w:p>
    <w:p w14:paraId="25F2B840" w14:textId="77777777" w:rsidR="00937B3A" w:rsidRDefault="00937B3A" w:rsidP="00937B3A">
      <w:pPr>
        <w:pStyle w:val="ListParagraph"/>
        <w:numPr>
          <w:ilvl w:val="1"/>
          <w:numId w:val="6"/>
        </w:numPr>
      </w:pPr>
      <w:r>
        <w:t xml:space="preserve">Relevant topic for FS_MCLOG_Ph2. </w:t>
      </w:r>
    </w:p>
    <w:p w14:paraId="0F5181B5" w14:textId="77777777" w:rsidR="00614CE7" w:rsidRDefault="00614CE7" w:rsidP="00937B3A">
      <w:pPr>
        <w:pStyle w:val="ListParagraph"/>
        <w:numPr>
          <w:ilvl w:val="1"/>
          <w:numId w:val="6"/>
        </w:numPr>
      </w:pPr>
      <w:r>
        <w:t>KI / KIs are needed first.</w:t>
      </w:r>
    </w:p>
    <w:p w14:paraId="33DCAE51" w14:textId="77777777" w:rsidR="00614CE7" w:rsidRDefault="00937B3A" w:rsidP="00937B3A">
      <w:pPr>
        <w:pStyle w:val="ListParagraph"/>
        <w:numPr>
          <w:ilvl w:val="1"/>
          <w:numId w:val="6"/>
        </w:numPr>
      </w:pPr>
      <w:r>
        <w:t xml:space="preserve">This solution </w:t>
      </w:r>
      <w:r w:rsidR="00614CE7">
        <w:t>can be used as a starting point but it must be adapted to the R19 recording architecture/configurations/procedures. Some new/enhancements may be needed between MCData server and Recording server.</w:t>
      </w:r>
    </w:p>
    <w:p w14:paraId="0AC9DBA7" w14:textId="77777777" w:rsidR="00937B3A" w:rsidRDefault="00937B3A" w:rsidP="00937B3A">
      <w:pPr>
        <w:pStyle w:val="ListParagraph"/>
        <w:numPr>
          <w:ilvl w:val="0"/>
          <w:numId w:val="6"/>
        </w:numPr>
      </w:pPr>
      <w:r>
        <w:t>Action:</w:t>
      </w:r>
    </w:p>
    <w:p w14:paraId="51AAC32C" w14:textId="77777777" w:rsidR="00614CE7" w:rsidRDefault="00614CE7" w:rsidP="00937B3A">
      <w:pPr>
        <w:pStyle w:val="ListParagraph"/>
        <w:numPr>
          <w:ilvl w:val="1"/>
          <w:numId w:val="6"/>
        </w:numPr>
      </w:pPr>
      <w:r>
        <w:t>Solution(s) needed, but KI/KIs must be done first.</w:t>
      </w:r>
    </w:p>
    <w:p w14:paraId="1E7A6D0D" w14:textId="494A8D24" w:rsidR="00302A5B" w:rsidRDefault="00E61E9E" w:rsidP="00302A5B">
      <w:pPr>
        <w:pStyle w:val="Heading1"/>
        <w:numPr>
          <w:ilvl w:val="0"/>
          <w:numId w:val="4"/>
        </w:numPr>
      </w:pPr>
      <w:r>
        <w:t>General observations of TR 23.784</w:t>
      </w:r>
    </w:p>
    <w:p w14:paraId="7958D741" w14:textId="0A47C761" w:rsidR="00ED16F6" w:rsidRDefault="00ED16F6" w:rsidP="00302A5B">
      <w:pPr>
        <w:ind w:left="360"/>
        <w:rPr>
          <w:lang w:val="nl-NL"/>
        </w:rPr>
      </w:pPr>
      <w:r>
        <w:rPr>
          <w:lang w:val="nl-NL"/>
        </w:rPr>
        <w:t>General:</w:t>
      </w:r>
    </w:p>
    <w:p w14:paraId="7EB88829" w14:textId="088EE27F" w:rsidR="00ED16F6" w:rsidRDefault="00ED16F6" w:rsidP="00ED16F6">
      <w:pPr>
        <w:pStyle w:val="ListParagraph"/>
        <w:numPr>
          <w:ilvl w:val="0"/>
          <w:numId w:val="6"/>
        </w:numPr>
        <w:rPr>
          <w:lang w:val="nl-NL"/>
        </w:rPr>
      </w:pPr>
      <w:proofErr w:type="gramStart"/>
      <w:r>
        <w:rPr>
          <w:lang w:val="nl-NL"/>
        </w:rPr>
        <w:t>it</w:t>
      </w:r>
      <w:proofErr w:type="gramEnd"/>
      <w:r>
        <w:rPr>
          <w:lang w:val="nl-NL"/>
        </w:rPr>
        <w:t xml:space="preserve"> is obvious that TR 23.784 was produced in the order: 1) discreet listening 2) logging</w:t>
      </w:r>
    </w:p>
    <w:p w14:paraId="6C93D1B7" w14:textId="0E3768CF" w:rsidR="00192307" w:rsidRDefault="00192307" w:rsidP="00192307">
      <w:pPr>
        <w:pStyle w:val="ListParagraph"/>
        <w:numPr>
          <w:ilvl w:val="1"/>
          <w:numId w:val="6"/>
        </w:numPr>
        <w:rPr>
          <w:lang w:val="nl-NL"/>
        </w:rPr>
      </w:pPr>
      <w:r>
        <w:rPr>
          <w:lang w:val="nl-NL"/>
        </w:rPr>
        <w:t>Scenarios: 7 for DL, 1 for Logging</w:t>
      </w:r>
    </w:p>
    <w:p w14:paraId="7EBC7954" w14:textId="73C620BD" w:rsidR="00192307" w:rsidRDefault="00192307" w:rsidP="00192307">
      <w:pPr>
        <w:pStyle w:val="ListParagraph"/>
        <w:numPr>
          <w:ilvl w:val="1"/>
          <w:numId w:val="6"/>
        </w:numPr>
        <w:rPr>
          <w:lang w:val="nl-NL"/>
        </w:rPr>
      </w:pPr>
      <w:r>
        <w:rPr>
          <w:lang w:val="nl-NL"/>
        </w:rPr>
        <w:t>Key Issues: 11 for DL, 3 for Logging</w:t>
      </w:r>
    </w:p>
    <w:p w14:paraId="12E2EB00" w14:textId="6CAFE537" w:rsidR="00192307" w:rsidRDefault="00192307" w:rsidP="00192307">
      <w:pPr>
        <w:pStyle w:val="ListParagraph"/>
        <w:numPr>
          <w:ilvl w:val="1"/>
          <w:numId w:val="6"/>
        </w:numPr>
        <w:rPr>
          <w:lang w:val="nl-NL"/>
        </w:rPr>
      </w:pPr>
      <w:r>
        <w:rPr>
          <w:lang w:val="nl-NL"/>
        </w:rPr>
        <w:t>Solutions: 6 for DL, 3+1 for Logging (“3+1” = two overlapping solutions for one issue)</w:t>
      </w:r>
    </w:p>
    <w:p w14:paraId="32F9581B" w14:textId="77777777" w:rsidR="002D2C2C" w:rsidRDefault="002D2C2C" w:rsidP="002D2C2C">
      <w:pPr>
        <w:pStyle w:val="ListParagraph"/>
        <w:ind w:left="1800"/>
        <w:rPr>
          <w:lang w:val="nl-NL"/>
        </w:rPr>
      </w:pPr>
    </w:p>
    <w:p w14:paraId="659815EF" w14:textId="3A13231B" w:rsidR="00192307" w:rsidRDefault="00192307" w:rsidP="00192307">
      <w:pPr>
        <w:pStyle w:val="ListParagraph"/>
        <w:numPr>
          <w:ilvl w:val="1"/>
          <w:numId w:val="6"/>
        </w:numPr>
        <w:rPr>
          <w:i/>
          <w:iCs/>
          <w:lang w:val="nl-NL"/>
        </w:rPr>
      </w:pPr>
      <w:r w:rsidRPr="00192307">
        <w:rPr>
          <w:i/>
          <w:iCs/>
          <w:lang w:val="nl-NL"/>
        </w:rPr>
        <w:t>NOTE: some of the clauses for Logging refer to multiple clauses for DL i.e. ‘similar’ scenario/KI/solution is applicable to Logging than for D</w:t>
      </w:r>
      <w:r w:rsidR="00232858">
        <w:rPr>
          <w:i/>
          <w:iCs/>
          <w:lang w:val="nl-NL"/>
        </w:rPr>
        <w:t xml:space="preserve">L. This saves some pages but </w:t>
      </w:r>
      <w:r w:rsidRPr="00192307">
        <w:rPr>
          <w:i/>
          <w:iCs/>
          <w:lang w:val="nl-NL"/>
        </w:rPr>
        <w:t xml:space="preserve">makes reading of this TR </w:t>
      </w:r>
      <w:r w:rsidR="002D2C2C">
        <w:rPr>
          <w:i/>
          <w:iCs/>
          <w:lang w:val="nl-NL"/>
        </w:rPr>
        <w:t>difficult</w:t>
      </w:r>
      <w:r w:rsidR="00232858">
        <w:rPr>
          <w:i/>
          <w:iCs/>
          <w:lang w:val="nl-NL"/>
        </w:rPr>
        <w:t>.</w:t>
      </w:r>
    </w:p>
    <w:p w14:paraId="7BDF0051" w14:textId="77777777" w:rsidR="00960138" w:rsidRDefault="00960138" w:rsidP="00960138">
      <w:pPr>
        <w:pStyle w:val="ListParagraph"/>
        <w:ind w:left="1800"/>
        <w:rPr>
          <w:i/>
          <w:iCs/>
          <w:lang w:val="nl-NL"/>
        </w:rPr>
      </w:pPr>
    </w:p>
    <w:p w14:paraId="56D7A385" w14:textId="6A2A0517" w:rsidR="00960138" w:rsidRPr="00960138" w:rsidRDefault="00960138" w:rsidP="00960138">
      <w:pPr>
        <w:pStyle w:val="ListParagraph"/>
        <w:numPr>
          <w:ilvl w:val="0"/>
          <w:numId w:val="6"/>
        </w:numPr>
        <w:rPr>
          <w:i/>
          <w:iCs/>
          <w:lang w:val="nl-NL"/>
        </w:rPr>
      </w:pPr>
      <w:r>
        <w:rPr>
          <w:lang w:val="nl-NL"/>
        </w:rPr>
        <w:t>Mapping of KIs to Solutions exists in TR 23.784, but mapping of SA1 user requirements to KIs and/or Solutions is missing. This needs to be added to ensure that we will cover all user requirements in this Rel-20 study.</w:t>
      </w:r>
    </w:p>
    <w:p w14:paraId="717C40CD" w14:textId="2729601C" w:rsidR="00A578A2" w:rsidRDefault="00A578A2" w:rsidP="00302A5B">
      <w:pPr>
        <w:ind w:left="360"/>
        <w:rPr>
          <w:lang w:val="nl-NL"/>
        </w:rPr>
      </w:pPr>
      <w:r>
        <w:rPr>
          <w:lang w:val="nl-NL"/>
        </w:rPr>
        <w:t>Scenarios:</w:t>
      </w:r>
    </w:p>
    <w:p w14:paraId="3BFB9292" w14:textId="765C15CC" w:rsidR="00A578A2" w:rsidRDefault="00A578A2" w:rsidP="00A578A2">
      <w:pPr>
        <w:pStyle w:val="ListParagraph"/>
        <w:numPr>
          <w:ilvl w:val="0"/>
          <w:numId w:val="6"/>
        </w:numPr>
        <w:rPr>
          <w:lang w:val="nl-NL"/>
        </w:rPr>
      </w:pPr>
      <w:proofErr w:type="gramStart"/>
      <w:r>
        <w:rPr>
          <w:lang w:val="nl-NL"/>
        </w:rPr>
        <w:t>the</w:t>
      </w:r>
      <w:proofErr w:type="gramEnd"/>
      <w:r>
        <w:rPr>
          <w:lang w:val="nl-NL"/>
        </w:rPr>
        <w:t xml:space="preserve"> scenarios in this TR are written with a specific architecture on mind</w:t>
      </w:r>
    </w:p>
    <w:p w14:paraId="76B11143" w14:textId="2AEA0C3E" w:rsidR="00A578A2" w:rsidRDefault="00A578A2" w:rsidP="00A578A2">
      <w:pPr>
        <w:pStyle w:val="ListParagraph"/>
        <w:numPr>
          <w:ilvl w:val="0"/>
          <w:numId w:val="6"/>
        </w:numPr>
        <w:rPr>
          <w:lang w:val="nl-NL"/>
        </w:rPr>
      </w:pPr>
      <w:proofErr w:type="gramStart"/>
      <w:r>
        <w:rPr>
          <w:lang w:val="nl-NL"/>
        </w:rPr>
        <w:t>they</w:t>
      </w:r>
      <w:proofErr w:type="gramEnd"/>
      <w:r>
        <w:rPr>
          <w:lang w:val="nl-NL"/>
        </w:rPr>
        <w:t xml:space="preserve"> have too much te</w:t>
      </w:r>
      <w:r w:rsidR="00852B84">
        <w:rPr>
          <w:lang w:val="nl-NL"/>
        </w:rPr>
        <w:t>x</w:t>
      </w:r>
      <w:r>
        <w:rPr>
          <w:lang w:val="nl-NL"/>
        </w:rPr>
        <w:t>t and partially contain already KIs and even solutions</w:t>
      </w:r>
    </w:p>
    <w:p w14:paraId="60B57FDB" w14:textId="6E6BF8F3" w:rsidR="00A578A2" w:rsidRDefault="00A578A2" w:rsidP="00A578A2">
      <w:pPr>
        <w:pStyle w:val="ListParagraph"/>
        <w:numPr>
          <w:ilvl w:val="0"/>
          <w:numId w:val="6"/>
        </w:numPr>
        <w:rPr>
          <w:lang w:val="nl-NL"/>
        </w:rPr>
      </w:pPr>
      <w:proofErr w:type="gramStart"/>
      <w:r>
        <w:rPr>
          <w:lang w:val="nl-NL"/>
        </w:rPr>
        <w:t>preference</w:t>
      </w:r>
      <w:proofErr w:type="gramEnd"/>
      <w:r>
        <w:rPr>
          <w:lang w:val="nl-NL"/>
        </w:rPr>
        <w:t xml:space="preserve"> for the </w:t>
      </w:r>
      <w:r w:rsidR="00232858">
        <w:rPr>
          <w:lang w:val="nl-NL"/>
        </w:rPr>
        <w:t xml:space="preserve">FS_MCLOG_Ph2 (Rel-20) </w:t>
      </w:r>
      <w:r>
        <w:rPr>
          <w:lang w:val="nl-NL"/>
        </w:rPr>
        <w:t>TR is that scenarios are as short as possible, just explaining the required functionality</w:t>
      </w:r>
      <w:r w:rsidR="00852B84">
        <w:rPr>
          <w:lang w:val="nl-NL"/>
        </w:rPr>
        <w:t xml:space="preserve"> per each SA1 user requirement</w:t>
      </w:r>
      <w:r>
        <w:rPr>
          <w:lang w:val="nl-NL"/>
        </w:rPr>
        <w:t>, not speculating on possible procedures</w:t>
      </w:r>
      <w:r w:rsidR="00852B84">
        <w:rPr>
          <w:lang w:val="nl-NL"/>
        </w:rPr>
        <w:t xml:space="preserve">, configurations or other details </w:t>
      </w:r>
      <w:r w:rsidR="00232858">
        <w:rPr>
          <w:lang w:val="nl-NL"/>
        </w:rPr>
        <w:t>that belong to KIs or solutions</w:t>
      </w:r>
    </w:p>
    <w:p w14:paraId="42C89C19" w14:textId="66B1E437" w:rsidR="00A578A2" w:rsidRDefault="00A578A2" w:rsidP="00A578A2">
      <w:pPr>
        <w:pStyle w:val="ListParagraph"/>
        <w:numPr>
          <w:ilvl w:val="0"/>
          <w:numId w:val="6"/>
        </w:numPr>
        <w:rPr>
          <w:lang w:val="nl-NL"/>
        </w:rPr>
      </w:pPr>
      <w:proofErr w:type="gramStart"/>
      <w:r>
        <w:rPr>
          <w:lang w:val="nl-NL"/>
        </w:rPr>
        <w:t>all</w:t>
      </w:r>
      <w:proofErr w:type="gramEnd"/>
      <w:r>
        <w:rPr>
          <w:lang w:val="nl-NL"/>
        </w:rPr>
        <w:t xml:space="preserve"> on-network scenarios </w:t>
      </w:r>
      <w:r w:rsidR="00ED16F6">
        <w:rPr>
          <w:lang w:val="nl-NL"/>
        </w:rPr>
        <w:t xml:space="preserve">shall </w:t>
      </w:r>
      <w:r>
        <w:rPr>
          <w:lang w:val="nl-NL"/>
        </w:rPr>
        <w:t>be based on the Rel-19 recording architecture in TS 23.280</w:t>
      </w:r>
    </w:p>
    <w:p w14:paraId="4DE6B4A6" w14:textId="0A1FB290" w:rsidR="00A578A2" w:rsidRDefault="00A578A2" w:rsidP="00A578A2">
      <w:pPr>
        <w:pStyle w:val="ListParagraph"/>
        <w:numPr>
          <w:ilvl w:val="0"/>
          <w:numId w:val="6"/>
        </w:numPr>
        <w:rPr>
          <w:lang w:val="nl-NL"/>
        </w:rPr>
      </w:pPr>
      <w:proofErr w:type="gramStart"/>
      <w:r>
        <w:rPr>
          <w:lang w:val="nl-NL"/>
        </w:rPr>
        <w:t>each</w:t>
      </w:r>
      <w:proofErr w:type="gramEnd"/>
      <w:r>
        <w:rPr>
          <w:lang w:val="nl-NL"/>
        </w:rPr>
        <w:t xml:space="preserve"> scenario </w:t>
      </w:r>
      <w:r w:rsidR="000006C4">
        <w:rPr>
          <w:lang w:val="nl-NL"/>
        </w:rPr>
        <w:t xml:space="preserve">should </w:t>
      </w:r>
      <w:r>
        <w:rPr>
          <w:lang w:val="nl-NL"/>
        </w:rPr>
        <w:t>mention the related SA1 user requirement (this mapping is missing from TR 23.784)</w:t>
      </w:r>
    </w:p>
    <w:p w14:paraId="577D7769" w14:textId="4B57821E" w:rsidR="00ED16F6" w:rsidRDefault="00ED16F6" w:rsidP="00ED16F6">
      <w:pPr>
        <w:ind w:left="360"/>
        <w:rPr>
          <w:lang w:val="nl-NL"/>
        </w:rPr>
      </w:pPr>
      <w:r>
        <w:rPr>
          <w:lang w:val="nl-NL"/>
        </w:rPr>
        <w:t>Key Issues:</w:t>
      </w:r>
    </w:p>
    <w:p w14:paraId="035AC97F" w14:textId="5EB06381" w:rsidR="00ED16F6" w:rsidRDefault="00ED16F6" w:rsidP="00ED16F6">
      <w:pPr>
        <w:pStyle w:val="ListParagraph"/>
        <w:numPr>
          <w:ilvl w:val="0"/>
          <w:numId w:val="6"/>
        </w:numPr>
        <w:rPr>
          <w:lang w:val="nl-NL"/>
        </w:rPr>
      </w:pPr>
      <w:proofErr w:type="gramStart"/>
      <w:r>
        <w:rPr>
          <w:lang w:val="nl-NL"/>
        </w:rPr>
        <w:t>the</w:t>
      </w:r>
      <w:proofErr w:type="gramEnd"/>
      <w:r>
        <w:rPr>
          <w:lang w:val="nl-NL"/>
        </w:rPr>
        <w:t xml:space="preserve"> scenarios in this TR are written with a specific architecture on mind</w:t>
      </w:r>
    </w:p>
    <w:p w14:paraId="35488983" w14:textId="164A8400" w:rsidR="00C1614D" w:rsidRDefault="00C1614D" w:rsidP="00C1614D">
      <w:pPr>
        <w:ind w:left="360"/>
        <w:rPr>
          <w:lang w:val="nl-NL"/>
        </w:rPr>
      </w:pPr>
      <w:r>
        <w:rPr>
          <w:lang w:val="nl-NL"/>
        </w:rPr>
        <w:t>Solutions:</w:t>
      </w:r>
    </w:p>
    <w:p w14:paraId="0D151CB5" w14:textId="359EDF3F" w:rsidR="00852B84" w:rsidRDefault="00F034E5" w:rsidP="00F034E5">
      <w:pPr>
        <w:pStyle w:val="ListParagraph"/>
        <w:numPr>
          <w:ilvl w:val="0"/>
          <w:numId w:val="6"/>
        </w:numPr>
        <w:rPr>
          <w:lang w:val="nl-NL"/>
        </w:rPr>
      </w:pPr>
      <w:r>
        <w:rPr>
          <w:lang w:val="nl-NL"/>
        </w:rPr>
        <w:lastRenderedPageBreak/>
        <w:t>Solutions may contain ‘extra’ text (explanations, different options, …) in the first phase of the study, but before TR approval, all text and tables in (selected) solutions should be edited into a format that is as close to a normative CR as possible</w:t>
      </w:r>
      <w:r w:rsidR="00852B84">
        <w:rPr>
          <w:lang w:val="nl-NL"/>
        </w:rPr>
        <w:t>:</w:t>
      </w:r>
    </w:p>
    <w:p w14:paraId="0D0D393D" w14:textId="6A654EE0" w:rsidR="00F034E5" w:rsidRDefault="00852B84" w:rsidP="00852B84">
      <w:pPr>
        <w:pStyle w:val="ListParagraph"/>
        <w:numPr>
          <w:ilvl w:val="1"/>
          <w:numId w:val="6"/>
        </w:numPr>
        <w:rPr>
          <w:lang w:val="nl-NL"/>
        </w:rPr>
      </w:pPr>
      <w:proofErr w:type="gramStart"/>
      <w:r>
        <w:rPr>
          <w:lang w:val="nl-NL"/>
        </w:rPr>
        <w:t>in</w:t>
      </w:r>
      <w:proofErr w:type="gramEnd"/>
      <w:r>
        <w:rPr>
          <w:lang w:val="nl-NL"/>
        </w:rPr>
        <w:t xml:space="preserve"> each (selected) solution, the impacted </w:t>
      </w:r>
      <w:r w:rsidR="00F034E5">
        <w:rPr>
          <w:lang w:val="nl-NL"/>
        </w:rPr>
        <w:t xml:space="preserve">TS and the clause in that TS </w:t>
      </w:r>
      <w:r>
        <w:rPr>
          <w:lang w:val="nl-NL"/>
        </w:rPr>
        <w:t>shall be mentioned.</w:t>
      </w:r>
      <w:r w:rsidR="00F034E5">
        <w:rPr>
          <w:lang w:val="nl-NL"/>
        </w:rPr>
        <w:t xml:space="preserve"> It is much faster and easier to </w:t>
      </w:r>
      <w:r w:rsidR="002D2C2C">
        <w:rPr>
          <w:lang w:val="nl-NL"/>
        </w:rPr>
        <w:t xml:space="preserve">finalize all details of </w:t>
      </w:r>
      <w:r w:rsidR="00F034E5">
        <w:rPr>
          <w:lang w:val="nl-NL"/>
        </w:rPr>
        <w:t>the solutions in a TR than in the normative CR phase.</w:t>
      </w:r>
    </w:p>
    <w:p w14:paraId="4147E6D9" w14:textId="69853067" w:rsidR="00F034E5" w:rsidRDefault="00F034E5" w:rsidP="00852B84">
      <w:pPr>
        <w:pStyle w:val="ListParagraph"/>
        <w:numPr>
          <w:ilvl w:val="1"/>
          <w:numId w:val="6"/>
        </w:numPr>
        <w:rPr>
          <w:lang w:val="nl-NL"/>
        </w:rPr>
      </w:pPr>
      <w:r>
        <w:rPr>
          <w:lang w:val="nl-NL"/>
        </w:rPr>
        <w:t xml:space="preserve">The final TR version shall not contain ‘options’ inside (selected) solutions. This is </w:t>
      </w:r>
      <w:r w:rsidR="00852B84">
        <w:rPr>
          <w:lang w:val="nl-NL"/>
        </w:rPr>
        <w:t xml:space="preserve">one </w:t>
      </w:r>
      <w:r>
        <w:rPr>
          <w:lang w:val="nl-NL"/>
        </w:rPr>
        <w:t>issue with TR 23.784.</w:t>
      </w:r>
    </w:p>
    <w:p w14:paraId="35558AA6" w14:textId="3575686B" w:rsidR="00F034E5" w:rsidRDefault="00F034E5" w:rsidP="00F034E5">
      <w:pPr>
        <w:pStyle w:val="ListParagraph"/>
        <w:numPr>
          <w:ilvl w:val="0"/>
          <w:numId w:val="6"/>
        </w:numPr>
        <w:rPr>
          <w:lang w:val="nl-NL"/>
        </w:rPr>
      </w:pPr>
      <w:r>
        <w:rPr>
          <w:lang w:val="nl-NL"/>
        </w:rPr>
        <w:t xml:space="preserve"> </w:t>
      </w:r>
      <w:proofErr w:type="gramStart"/>
      <w:r>
        <w:rPr>
          <w:lang w:val="nl-NL"/>
        </w:rPr>
        <w:t>should</w:t>
      </w:r>
      <w:proofErr w:type="gramEnd"/>
      <w:r>
        <w:rPr>
          <w:lang w:val="nl-NL"/>
        </w:rPr>
        <w:t xml:space="preserve"> provide clear </w:t>
      </w:r>
      <w:r w:rsidR="00C1614D">
        <w:rPr>
          <w:lang w:val="nl-NL"/>
        </w:rPr>
        <w:t xml:space="preserve">(unambiguous) </w:t>
      </w:r>
      <w:r>
        <w:rPr>
          <w:lang w:val="nl-NL"/>
        </w:rPr>
        <w:t>starting point for normative CRs.</w:t>
      </w:r>
    </w:p>
    <w:p w14:paraId="74339008" w14:textId="77777777" w:rsidR="002D2C2C" w:rsidRPr="00F034E5" w:rsidRDefault="002D2C2C" w:rsidP="002D2C2C">
      <w:pPr>
        <w:pStyle w:val="ListParagraph"/>
        <w:ind w:left="1080"/>
        <w:rPr>
          <w:lang w:val="nl-NL"/>
        </w:rPr>
      </w:pPr>
    </w:p>
    <w:sectPr w:rsidR="002D2C2C" w:rsidRPr="00F034E5" w:rsidSect="00485B26">
      <w:headerReference w:type="even" r:id="rId8"/>
      <w:headerReference w:type="default" r:id="rId9"/>
      <w:footerReference w:type="even" r:id="rId10"/>
      <w:footerReference w:type="default" r:id="rId11"/>
      <w:headerReference w:type="first" r:id="rId12"/>
      <w:footerReference w:type="first" r:id="rId13"/>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50B6C" w14:textId="77777777" w:rsidR="00016082" w:rsidRDefault="00016082" w:rsidP="002D1DEF">
      <w:pPr>
        <w:spacing w:after="0"/>
      </w:pPr>
      <w:r>
        <w:separator/>
      </w:r>
    </w:p>
  </w:endnote>
  <w:endnote w:type="continuationSeparator" w:id="0">
    <w:p w14:paraId="03165070" w14:textId="77777777" w:rsidR="00016082" w:rsidRDefault="00016082" w:rsidP="002D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5C43E" w14:textId="77777777" w:rsidR="00115167" w:rsidRDefault="001151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DB74E" w14:textId="46F76E6F" w:rsidR="00115167" w:rsidRDefault="00115167" w:rsidP="00115167">
    <w:pPr>
      <w:pStyle w:val="Footer"/>
      <w:jc w:val="left"/>
    </w:pPr>
    <w:bookmarkStart w:id="2" w:name="TITUS1FooterPrimary"/>
    <w:r w:rsidRPr="00115167">
      <w:rPr>
        <w:b w:val="0"/>
        <w:i w:val="0"/>
        <w:color w:val="FFFFFF"/>
        <w:sz w:val="17"/>
      </w:rPr>
      <w:t>.</w:t>
    </w:r>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D9DB6" w14:textId="77777777" w:rsidR="00115167" w:rsidRDefault="001151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31EFA" w14:textId="77777777" w:rsidR="00016082" w:rsidRDefault="00016082" w:rsidP="002D1DEF">
      <w:pPr>
        <w:spacing w:after="0"/>
      </w:pPr>
      <w:r>
        <w:separator/>
      </w:r>
    </w:p>
  </w:footnote>
  <w:footnote w:type="continuationSeparator" w:id="0">
    <w:p w14:paraId="557E733B" w14:textId="77777777" w:rsidR="00016082" w:rsidRDefault="00016082" w:rsidP="002D1D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5E2E3" w14:textId="77777777" w:rsidR="00115167" w:rsidRDefault="001151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3C365" w14:textId="3DF8F4A7" w:rsidR="00115167" w:rsidRDefault="00115167" w:rsidP="00115167">
    <w:pPr>
      <w:pStyle w:val="Header"/>
    </w:pPr>
    <w:bookmarkStart w:id="1" w:name="TITUS1HeaderPrimary"/>
    <w:r w:rsidRPr="00115167">
      <w:rPr>
        <w:b w:val="0"/>
        <w:color w:val="FFFFFF"/>
        <w:sz w:val="17"/>
      </w:rPr>
      <w:t>.</w:t>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F8D93" w14:textId="77777777" w:rsidR="00115167" w:rsidRDefault="001151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abstractNum w:abstractNumId="3" w15:restartNumberingAfterBreak="0">
    <w:nsid w:val="404C5CBC"/>
    <w:multiLevelType w:val="hybridMultilevel"/>
    <w:tmpl w:val="AA285620"/>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4C273EA9"/>
    <w:multiLevelType w:val="hybridMultilevel"/>
    <w:tmpl w:val="D9EE2E06"/>
    <w:lvl w:ilvl="0" w:tplc="98EAC9C4">
      <w:start w:val="23"/>
      <w:numFmt w:val="bullet"/>
      <w:lvlText w:val="-"/>
      <w:lvlJc w:val="left"/>
      <w:pPr>
        <w:ind w:left="1440" w:hanging="360"/>
      </w:pPr>
      <w:rPr>
        <w:rFonts w:ascii="Times New Roman" w:eastAsia="Times New Roman" w:hAnsi="Times New Roman" w:cs="Times New Roman" w:hint="default"/>
      </w:rPr>
    </w:lvl>
    <w:lvl w:ilvl="1" w:tplc="040B0003">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5" w15:restartNumberingAfterBreak="0">
    <w:nsid w:val="60183E23"/>
    <w:multiLevelType w:val="multilevel"/>
    <w:tmpl w:val="2486A104"/>
    <w:lvl w:ilvl="0">
      <w:start w:val="1"/>
      <w:numFmt w:val="decimal"/>
      <w:lvlText w:val="%1"/>
      <w:lvlJc w:val="left"/>
      <w:pPr>
        <w:ind w:left="1488" w:hanging="1128"/>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Zero"/>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6F637F9F"/>
    <w:multiLevelType w:val="hybridMultilevel"/>
    <w:tmpl w:val="698692A8"/>
    <w:lvl w:ilvl="0" w:tplc="CEBCAA78">
      <w:start w:val="1"/>
      <w:numFmt w:val="bullet"/>
      <w:lvlText w:val="-"/>
      <w:lvlJc w:val="left"/>
      <w:pPr>
        <w:ind w:left="1080" w:hanging="360"/>
      </w:pPr>
      <w:rPr>
        <w:rFonts w:ascii="Times New Roman" w:eastAsia="Times New Roman" w:hAnsi="Times New Roman" w:cs="Times New Roman" w:hint="default"/>
      </w:rPr>
    </w:lvl>
    <w:lvl w:ilvl="1" w:tplc="040B0003">
      <w:start w:val="1"/>
      <w:numFmt w:val="bullet"/>
      <w:lvlText w:val="o"/>
      <w:lvlJc w:val="left"/>
      <w:pPr>
        <w:ind w:left="1800" w:hanging="360"/>
      </w:pPr>
      <w:rPr>
        <w:rFonts w:ascii="Courier New" w:hAnsi="Courier New" w:cs="Courier New" w:hint="default"/>
      </w:rPr>
    </w:lvl>
    <w:lvl w:ilvl="2" w:tplc="040B0005">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3"/>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6C4"/>
    <w:rsid w:val="000040D1"/>
    <w:rsid w:val="00012CAF"/>
    <w:rsid w:val="00016082"/>
    <w:rsid w:val="00016B19"/>
    <w:rsid w:val="000178B9"/>
    <w:rsid w:val="00024A5F"/>
    <w:rsid w:val="0002503B"/>
    <w:rsid w:val="00026C30"/>
    <w:rsid w:val="00027666"/>
    <w:rsid w:val="00032FC1"/>
    <w:rsid w:val="00033242"/>
    <w:rsid w:val="00044844"/>
    <w:rsid w:val="0004597E"/>
    <w:rsid w:val="00046AEF"/>
    <w:rsid w:val="00050B3B"/>
    <w:rsid w:val="0005162F"/>
    <w:rsid w:val="00052162"/>
    <w:rsid w:val="0005547C"/>
    <w:rsid w:val="00057570"/>
    <w:rsid w:val="0006096B"/>
    <w:rsid w:val="0007007B"/>
    <w:rsid w:val="00076C0B"/>
    <w:rsid w:val="000770D2"/>
    <w:rsid w:val="000803CD"/>
    <w:rsid w:val="000808C9"/>
    <w:rsid w:val="00081FDE"/>
    <w:rsid w:val="00082AB6"/>
    <w:rsid w:val="0008579E"/>
    <w:rsid w:val="0008734C"/>
    <w:rsid w:val="000917C1"/>
    <w:rsid w:val="00097B86"/>
    <w:rsid w:val="000A585C"/>
    <w:rsid w:val="000A65BE"/>
    <w:rsid w:val="000B1A72"/>
    <w:rsid w:val="000B1F26"/>
    <w:rsid w:val="000B52F5"/>
    <w:rsid w:val="000B5AFD"/>
    <w:rsid w:val="000C014F"/>
    <w:rsid w:val="000C4E37"/>
    <w:rsid w:val="000C5044"/>
    <w:rsid w:val="000D01B2"/>
    <w:rsid w:val="000D2DDD"/>
    <w:rsid w:val="000D382E"/>
    <w:rsid w:val="000D5B15"/>
    <w:rsid w:val="000D60A4"/>
    <w:rsid w:val="000D71CB"/>
    <w:rsid w:val="000D79FE"/>
    <w:rsid w:val="000E0A05"/>
    <w:rsid w:val="000E260D"/>
    <w:rsid w:val="000E3DE0"/>
    <w:rsid w:val="000E65F3"/>
    <w:rsid w:val="000F1C90"/>
    <w:rsid w:val="000F296C"/>
    <w:rsid w:val="000F5B38"/>
    <w:rsid w:val="0010172A"/>
    <w:rsid w:val="00104151"/>
    <w:rsid w:val="00105F7F"/>
    <w:rsid w:val="00112487"/>
    <w:rsid w:val="001124BF"/>
    <w:rsid w:val="00112547"/>
    <w:rsid w:val="00112828"/>
    <w:rsid w:val="00115167"/>
    <w:rsid w:val="001166E5"/>
    <w:rsid w:val="00116B42"/>
    <w:rsid w:val="00125869"/>
    <w:rsid w:val="001278CD"/>
    <w:rsid w:val="00136428"/>
    <w:rsid w:val="00142FCD"/>
    <w:rsid w:val="001478A7"/>
    <w:rsid w:val="00153900"/>
    <w:rsid w:val="00153F82"/>
    <w:rsid w:val="00154695"/>
    <w:rsid w:val="00155066"/>
    <w:rsid w:val="00156032"/>
    <w:rsid w:val="00165AC1"/>
    <w:rsid w:val="00165F4A"/>
    <w:rsid w:val="0017100C"/>
    <w:rsid w:val="00172919"/>
    <w:rsid w:val="0018038D"/>
    <w:rsid w:val="00183621"/>
    <w:rsid w:val="00185CBC"/>
    <w:rsid w:val="00186B26"/>
    <w:rsid w:val="00191741"/>
    <w:rsid w:val="00192307"/>
    <w:rsid w:val="00194C66"/>
    <w:rsid w:val="001953D1"/>
    <w:rsid w:val="001A2118"/>
    <w:rsid w:val="001A5EEE"/>
    <w:rsid w:val="001B0982"/>
    <w:rsid w:val="001B1660"/>
    <w:rsid w:val="001B461C"/>
    <w:rsid w:val="001C04FF"/>
    <w:rsid w:val="001C39BB"/>
    <w:rsid w:val="001C6726"/>
    <w:rsid w:val="001D1688"/>
    <w:rsid w:val="001D51FF"/>
    <w:rsid w:val="001D634E"/>
    <w:rsid w:val="001D6833"/>
    <w:rsid w:val="001F3226"/>
    <w:rsid w:val="001F665F"/>
    <w:rsid w:val="001F7F37"/>
    <w:rsid w:val="00207B2A"/>
    <w:rsid w:val="00211D42"/>
    <w:rsid w:val="00211F5D"/>
    <w:rsid w:val="00213A60"/>
    <w:rsid w:val="00216010"/>
    <w:rsid w:val="00216B73"/>
    <w:rsid w:val="002207CC"/>
    <w:rsid w:val="0022104A"/>
    <w:rsid w:val="00226272"/>
    <w:rsid w:val="00230205"/>
    <w:rsid w:val="002315D4"/>
    <w:rsid w:val="00232858"/>
    <w:rsid w:val="002432F2"/>
    <w:rsid w:val="00243B25"/>
    <w:rsid w:val="0024515C"/>
    <w:rsid w:val="00246053"/>
    <w:rsid w:val="00247609"/>
    <w:rsid w:val="00247814"/>
    <w:rsid w:val="00250A7A"/>
    <w:rsid w:val="00257009"/>
    <w:rsid w:val="00257523"/>
    <w:rsid w:val="00261754"/>
    <w:rsid w:val="00261949"/>
    <w:rsid w:val="00261A96"/>
    <w:rsid w:val="00266FD4"/>
    <w:rsid w:val="00267172"/>
    <w:rsid w:val="00273232"/>
    <w:rsid w:val="00273D56"/>
    <w:rsid w:val="00276E83"/>
    <w:rsid w:val="00284B29"/>
    <w:rsid w:val="00287239"/>
    <w:rsid w:val="002878F2"/>
    <w:rsid w:val="002910C0"/>
    <w:rsid w:val="0029781B"/>
    <w:rsid w:val="002A6978"/>
    <w:rsid w:val="002A6A22"/>
    <w:rsid w:val="002A6C36"/>
    <w:rsid w:val="002A788F"/>
    <w:rsid w:val="002B30DC"/>
    <w:rsid w:val="002B3C0B"/>
    <w:rsid w:val="002B66B5"/>
    <w:rsid w:val="002C3678"/>
    <w:rsid w:val="002D1DEF"/>
    <w:rsid w:val="002D2C2C"/>
    <w:rsid w:val="002E0F8C"/>
    <w:rsid w:val="002E5CCC"/>
    <w:rsid w:val="002E5E4B"/>
    <w:rsid w:val="002F4EFF"/>
    <w:rsid w:val="002F51E7"/>
    <w:rsid w:val="002F7422"/>
    <w:rsid w:val="003006A0"/>
    <w:rsid w:val="00302A5B"/>
    <w:rsid w:val="00303D05"/>
    <w:rsid w:val="0030616C"/>
    <w:rsid w:val="00306BD6"/>
    <w:rsid w:val="003126B1"/>
    <w:rsid w:val="0031297B"/>
    <w:rsid w:val="003173C4"/>
    <w:rsid w:val="00320CD1"/>
    <w:rsid w:val="003220E1"/>
    <w:rsid w:val="0032231C"/>
    <w:rsid w:val="003231A7"/>
    <w:rsid w:val="00324A19"/>
    <w:rsid w:val="00326493"/>
    <w:rsid w:val="0033366A"/>
    <w:rsid w:val="003359E9"/>
    <w:rsid w:val="00340530"/>
    <w:rsid w:val="003549BD"/>
    <w:rsid w:val="00354CCC"/>
    <w:rsid w:val="00356467"/>
    <w:rsid w:val="00361FE3"/>
    <w:rsid w:val="003629B2"/>
    <w:rsid w:val="003705CD"/>
    <w:rsid w:val="003812EE"/>
    <w:rsid w:val="003854B9"/>
    <w:rsid w:val="00385CAA"/>
    <w:rsid w:val="00386194"/>
    <w:rsid w:val="00386962"/>
    <w:rsid w:val="00386AFC"/>
    <w:rsid w:val="00387C21"/>
    <w:rsid w:val="003948C7"/>
    <w:rsid w:val="00395AE1"/>
    <w:rsid w:val="0039683F"/>
    <w:rsid w:val="003A3CE6"/>
    <w:rsid w:val="003A6BE6"/>
    <w:rsid w:val="003B236F"/>
    <w:rsid w:val="003B609D"/>
    <w:rsid w:val="003B612F"/>
    <w:rsid w:val="003C14C7"/>
    <w:rsid w:val="003C7410"/>
    <w:rsid w:val="003D1837"/>
    <w:rsid w:val="003D3A1A"/>
    <w:rsid w:val="003D73FB"/>
    <w:rsid w:val="003D7981"/>
    <w:rsid w:val="003E090C"/>
    <w:rsid w:val="003E468C"/>
    <w:rsid w:val="003F1BFE"/>
    <w:rsid w:val="003F66EB"/>
    <w:rsid w:val="00402EDA"/>
    <w:rsid w:val="00405F16"/>
    <w:rsid w:val="004133D4"/>
    <w:rsid w:val="004172A3"/>
    <w:rsid w:val="0041754D"/>
    <w:rsid w:val="00417A12"/>
    <w:rsid w:val="00423170"/>
    <w:rsid w:val="004331B3"/>
    <w:rsid w:val="00433754"/>
    <w:rsid w:val="00434A3B"/>
    <w:rsid w:val="00434D9A"/>
    <w:rsid w:val="0044190E"/>
    <w:rsid w:val="00444068"/>
    <w:rsid w:val="004532B3"/>
    <w:rsid w:val="0045332A"/>
    <w:rsid w:val="004563B3"/>
    <w:rsid w:val="00457569"/>
    <w:rsid w:val="004617B2"/>
    <w:rsid w:val="00463627"/>
    <w:rsid w:val="00470A49"/>
    <w:rsid w:val="00482798"/>
    <w:rsid w:val="00483CE8"/>
    <w:rsid w:val="00484287"/>
    <w:rsid w:val="00484761"/>
    <w:rsid w:val="00485B26"/>
    <w:rsid w:val="00490210"/>
    <w:rsid w:val="004908D7"/>
    <w:rsid w:val="00490B44"/>
    <w:rsid w:val="004931B8"/>
    <w:rsid w:val="004962D7"/>
    <w:rsid w:val="00496F7D"/>
    <w:rsid w:val="00497F70"/>
    <w:rsid w:val="004A0796"/>
    <w:rsid w:val="004B044F"/>
    <w:rsid w:val="004B3167"/>
    <w:rsid w:val="004B3555"/>
    <w:rsid w:val="004B7C0F"/>
    <w:rsid w:val="004C1132"/>
    <w:rsid w:val="004C20AA"/>
    <w:rsid w:val="004C214E"/>
    <w:rsid w:val="004C382E"/>
    <w:rsid w:val="004C4D02"/>
    <w:rsid w:val="004D43BD"/>
    <w:rsid w:val="004D7B0B"/>
    <w:rsid w:val="004E3252"/>
    <w:rsid w:val="004E327A"/>
    <w:rsid w:val="004E6016"/>
    <w:rsid w:val="004E7059"/>
    <w:rsid w:val="004F3556"/>
    <w:rsid w:val="004F52BB"/>
    <w:rsid w:val="004F53C1"/>
    <w:rsid w:val="00502EBA"/>
    <w:rsid w:val="0050513B"/>
    <w:rsid w:val="00521FAC"/>
    <w:rsid w:val="0052645D"/>
    <w:rsid w:val="0052732B"/>
    <w:rsid w:val="00530E7F"/>
    <w:rsid w:val="00532001"/>
    <w:rsid w:val="00535526"/>
    <w:rsid w:val="00541787"/>
    <w:rsid w:val="00541925"/>
    <w:rsid w:val="00547A52"/>
    <w:rsid w:val="00551668"/>
    <w:rsid w:val="00553BBE"/>
    <w:rsid w:val="00556BEB"/>
    <w:rsid w:val="00565089"/>
    <w:rsid w:val="005651D4"/>
    <w:rsid w:val="00566B65"/>
    <w:rsid w:val="005677FF"/>
    <w:rsid w:val="00570264"/>
    <w:rsid w:val="00574969"/>
    <w:rsid w:val="00580A53"/>
    <w:rsid w:val="005837A4"/>
    <w:rsid w:val="00584AE9"/>
    <w:rsid w:val="00586911"/>
    <w:rsid w:val="0059005C"/>
    <w:rsid w:val="00590656"/>
    <w:rsid w:val="005910C8"/>
    <w:rsid w:val="00596140"/>
    <w:rsid w:val="00596817"/>
    <w:rsid w:val="00597E77"/>
    <w:rsid w:val="005A2B0A"/>
    <w:rsid w:val="005A2D78"/>
    <w:rsid w:val="005A4248"/>
    <w:rsid w:val="005B3F0D"/>
    <w:rsid w:val="005B5400"/>
    <w:rsid w:val="005B57CA"/>
    <w:rsid w:val="005C1703"/>
    <w:rsid w:val="005C2065"/>
    <w:rsid w:val="005C763F"/>
    <w:rsid w:val="005D04DD"/>
    <w:rsid w:val="005D48DD"/>
    <w:rsid w:val="005D5E5A"/>
    <w:rsid w:val="005E0894"/>
    <w:rsid w:val="005E2110"/>
    <w:rsid w:val="005E3A56"/>
    <w:rsid w:val="005E4B49"/>
    <w:rsid w:val="005E6E51"/>
    <w:rsid w:val="005F29C0"/>
    <w:rsid w:val="006037BE"/>
    <w:rsid w:val="006044E7"/>
    <w:rsid w:val="00606A0F"/>
    <w:rsid w:val="00614AD9"/>
    <w:rsid w:val="00614CE7"/>
    <w:rsid w:val="00615E56"/>
    <w:rsid w:val="00617087"/>
    <w:rsid w:val="00617E63"/>
    <w:rsid w:val="0062116D"/>
    <w:rsid w:val="00623FBE"/>
    <w:rsid w:val="0062719B"/>
    <w:rsid w:val="00632611"/>
    <w:rsid w:val="0063435E"/>
    <w:rsid w:val="00637F66"/>
    <w:rsid w:val="00642808"/>
    <w:rsid w:val="006448A4"/>
    <w:rsid w:val="00653D48"/>
    <w:rsid w:val="00657D82"/>
    <w:rsid w:val="00661E6E"/>
    <w:rsid w:val="00662BA3"/>
    <w:rsid w:val="006650BB"/>
    <w:rsid w:val="00666C7E"/>
    <w:rsid w:val="00666CF7"/>
    <w:rsid w:val="00670860"/>
    <w:rsid w:val="0067297F"/>
    <w:rsid w:val="0067656C"/>
    <w:rsid w:val="00683133"/>
    <w:rsid w:val="006874AA"/>
    <w:rsid w:val="0069054E"/>
    <w:rsid w:val="00690D88"/>
    <w:rsid w:val="00693902"/>
    <w:rsid w:val="006948E8"/>
    <w:rsid w:val="00696034"/>
    <w:rsid w:val="00697729"/>
    <w:rsid w:val="006A11BF"/>
    <w:rsid w:val="006A18FE"/>
    <w:rsid w:val="006A3DAB"/>
    <w:rsid w:val="006A6D8C"/>
    <w:rsid w:val="006B1984"/>
    <w:rsid w:val="006B1C4F"/>
    <w:rsid w:val="006B4188"/>
    <w:rsid w:val="006B5859"/>
    <w:rsid w:val="006C06D1"/>
    <w:rsid w:val="006C2AE3"/>
    <w:rsid w:val="006C42DE"/>
    <w:rsid w:val="006C481F"/>
    <w:rsid w:val="006C63D1"/>
    <w:rsid w:val="006D14B0"/>
    <w:rsid w:val="006D254F"/>
    <w:rsid w:val="006D397C"/>
    <w:rsid w:val="006D7CBA"/>
    <w:rsid w:val="006D7E7C"/>
    <w:rsid w:val="006E6D89"/>
    <w:rsid w:val="006E7896"/>
    <w:rsid w:val="006E7C40"/>
    <w:rsid w:val="006F0F45"/>
    <w:rsid w:val="006F1148"/>
    <w:rsid w:val="006F431F"/>
    <w:rsid w:val="00702408"/>
    <w:rsid w:val="007024F8"/>
    <w:rsid w:val="007039E6"/>
    <w:rsid w:val="007163B4"/>
    <w:rsid w:val="00724FE9"/>
    <w:rsid w:val="00725913"/>
    <w:rsid w:val="0072646C"/>
    <w:rsid w:val="00726ECA"/>
    <w:rsid w:val="0072759E"/>
    <w:rsid w:val="00731BF1"/>
    <w:rsid w:val="00731C25"/>
    <w:rsid w:val="0073418D"/>
    <w:rsid w:val="007352B9"/>
    <w:rsid w:val="00735364"/>
    <w:rsid w:val="00736D47"/>
    <w:rsid w:val="00737179"/>
    <w:rsid w:val="00741FD8"/>
    <w:rsid w:val="007456A5"/>
    <w:rsid w:val="007457C7"/>
    <w:rsid w:val="007458B3"/>
    <w:rsid w:val="00745CFD"/>
    <w:rsid w:val="007460FC"/>
    <w:rsid w:val="007469B2"/>
    <w:rsid w:val="00750253"/>
    <w:rsid w:val="007509FE"/>
    <w:rsid w:val="0075116A"/>
    <w:rsid w:val="0075222D"/>
    <w:rsid w:val="00753AD8"/>
    <w:rsid w:val="007541B0"/>
    <w:rsid w:val="00754609"/>
    <w:rsid w:val="007564A7"/>
    <w:rsid w:val="00756918"/>
    <w:rsid w:val="00756DDB"/>
    <w:rsid w:val="0076099C"/>
    <w:rsid w:val="00760EAA"/>
    <w:rsid w:val="00761567"/>
    <w:rsid w:val="00766EAF"/>
    <w:rsid w:val="00770D89"/>
    <w:rsid w:val="0077351E"/>
    <w:rsid w:val="007748AD"/>
    <w:rsid w:val="0078127D"/>
    <w:rsid w:val="00786388"/>
    <w:rsid w:val="00791772"/>
    <w:rsid w:val="0079213C"/>
    <w:rsid w:val="007961BA"/>
    <w:rsid w:val="007A38E7"/>
    <w:rsid w:val="007A417B"/>
    <w:rsid w:val="007A440E"/>
    <w:rsid w:val="007B1635"/>
    <w:rsid w:val="007B56A9"/>
    <w:rsid w:val="007C76E6"/>
    <w:rsid w:val="007D298D"/>
    <w:rsid w:val="007D2D4D"/>
    <w:rsid w:val="007E5F35"/>
    <w:rsid w:val="007E6841"/>
    <w:rsid w:val="007E7C5B"/>
    <w:rsid w:val="007F2534"/>
    <w:rsid w:val="007F67BD"/>
    <w:rsid w:val="007F7861"/>
    <w:rsid w:val="008021AD"/>
    <w:rsid w:val="00803A96"/>
    <w:rsid w:val="00803DF2"/>
    <w:rsid w:val="008073E0"/>
    <w:rsid w:val="00812DA0"/>
    <w:rsid w:val="00814D46"/>
    <w:rsid w:val="008249B1"/>
    <w:rsid w:val="008319D1"/>
    <w:rsid w:val="00831BBD"/>
    <w:rsid w:val="00834674"/>
    <w:rsid w:val="00834E2C"/>
    <w:rsid w:val="008351D0"/>
    <w:rsid w:val="0083590A"/>
    <w:rsid w:val="0084263A"/>
    <w:rsid w:val="00847504"/>
    <w:rsid w:val="00850F25"/>
    <w:rsid w:val="00852B84"/>
    <w:rsid w:val="00853578"/>
    <w:rsid w:val="0085412C"/>
    <w:rsid w:val="00873C4A"/>
    <w:rsid w:val="0087567E"/>
    <w:rsid w:val="00877C18"/>
    <w:rsid w:val="008800BB"/>
    <w:rsid w:val="0088493E"/>
    <w:rsid w:val="00890A6C"/>
    <w:rsid w:val="0089183A"/>
    <w:rsid w:val="008931DD"/>
    <w:rsid w:val="008A01E6"/>
    <w:rsid w:val="008A64B8"/>
    <w:rsid w:val="008B0126"/>
    <w:rsid w:val="008B04AF"/>
    <w:rsid w:val="008B0538"/>
    <w:rsid w:val="008B1A9F"/>
    <w:rsid w:val="008B2BA0"/>
    <w:rsid w:val="008B33C1"/>
    <w:rsid w:val="008B75BF"/>
    <w:rsid w:val="008C35A9"/>
    <w:rsid w:val="008C3910"/>
    <w:rsid w:val="008C4C1F"/>
    <w:rsid w:val="008C5119"/>
    <w:rsid w:val="008C541C"/>
    <w:rsid w:val="008C5D9A"/>
    <w:rsid w:val="008C5F8F"/>
    <w:rsid w:val="008C7FD6"/>
    <w:rsid w:val="008D0B4B"/>
    <w:rsid w:val="008D2F6B"/>
    <w:rsid w:val="008D37FF"/>
    <w:rsid w:val="008D65DA"/>
    <w:rsid w:val="008D6C64"/>
    <w:rsid w:val="008D701F"/>
    <w:rsid w:val="008E16EC"/>
    <w:rsid w:val="008E19AC"/>
    <w:rsid w:val="008E6E55"/>
    <w:rsid w:val="008F1E4D"/>
    <w:rsid w:val="008F457C"/>
    <w:rsid w:val="008F504A"/>
    <w:rsid w:val="00900798"/>
    <w:rsid w:val="00902C55"/>
    <w:rsid w:val="00905E77"/>
    <w:rsid w:val="009061A9"/>
    <w:rsid w:val="00917315"/>
    <w:rsid w:val="00920B28"/>
    <w:rsid w:val="009269C9"/>
    <w:rsid w:val="00926BD4"/>
    <w:rsid w:val="0092760D"/>
    <w:rsid w:val="0093026B"/>
    <w:rsid w:val="0093788C"/>
    <w:rsid w:val="00937B3A"/>
    <w:rsid w:val="00940BA0"/>
    <w:rsid w:val="00943F35"/>
    <w:rsid w:val="00944F0D"/>
    <w:rsid w:val="0094515F"/>
    <w:rsid w:val="0095374D"/>
    <w:rsid w:val="009546AE"/>
    <w:rsid w:val="00954D13"/>
    <w:rsid w:val="00960138"/>
    <w:rsid w:val="00960962"/>
    <w:rsid w:val="00962644"/>
    <w:rsid w:val="00963B44"/>
    <w:rsid w:val="009648F2"/>
    <w:rsid w:val="00965C73"/>
    <w:rsid w:val="00971E6F"/>
    <w:rsid w:val="00972A5D"/>
    <w:rsid w:val="00973D2E"/>
    <w:rsid w:val="00974325"/>
    <w:rsid w:val="0097498F"/>
    <w:rsid w:val="0098623F"/>
    <w:rsid w:val="009910B4"/>
    <w:rsid w:val="009958A7"/>
    <w:rsid w:val="009A1645"/>
    <w:rsid w:val="009A6420"/>
    <w:rsid w:val="009B33E1"/>
    <w:rsid w:val="009B376A"/>
    <w:rsid w:val="009B7E79"/>
    <w:rsid w:val="009C0776"/>
    <w:rsid w:val="009C1823"/>
    <w:rsid w:val="009C1E60"/>
    <w:rsid w:val="009C50C0"/>
    <w:rsid w:val="009C550B"/>
    <w:rsid w:val="009C60C3"/>
    <w:rsid w:val="009D1F41"/>
    <w:rsid w:val="009D1F94"/>
    <w:rsid w:val="009D2D82"/>
    <w:rsid w:val="009D5253"/>
    <w:rsid w:val="009D585E"/>
    <w:rsid w:val="009E0784"/>
    <w:rsid w:val="009E274E"/>
    <w:rsid w:val="009E41D1"/>
    <w:rsid w:val="009E6D7B"/>
    <w:rsid w:val="009F7028"/>
    <w:rsid w:val="009F7B78"/>
    <w:rsid w:val="00A11E8F"/>
    <w:rsid w:val="00A12566"/>
    <w:rsid w:val="00A12EAB"/>
    <w:rsid w:val="00A1658F"/>
    <w:rsid w:val="00A17457"/>
    <w:rsid w:val="00A25D9F"/>
    <w:rsid w:val="00A2663B"/>
    <w:rsid w:val="00A27EFC"/>
    <w:rsid w:val="00A36F97"/>
    <w:rsid w:val="00A41B55"/>
    <w:rsid w:val="00A45CBF"/>
    <w:rsid w:val="00A473BD"/>
    <w:rsid w:val="00A521F3"/>
    <w:rsid w:val="00A52F9E"/>
    <w:rsid w:val="00A578A2"/>
    <w:rsid w:val="00A6003E"/>
    <w:rsid w:val="00A65D23"/>
    <w:rsid w:val="00A65F1C"/>
    <w:rsid w:val="00A70636"/>
    <w:rsid w:val="00A71F0F"/>
    <w:rsid w:val="00A757A4"/>
    <w:rsid w:val="00A801CC"/>
    <w:rsid w:val="00A82DDD"/>
    <w:rsid w:val="00A868BB"/>
    <w:rsid w:val="00A93A44"/>
    <w:rsid w:val="00A97773"/>
    <w:rsid w:val="00AA0C0A"/>
    <w:rsid w:val="00AA5529"/>
    <w:rsid w:val="00AA6F45"/>
    <w:rsid w:val="00AA7011"/>
    <w:rsid w:val="00AA75BA"/>
    <w:rsid w:val="00AB208D"/>
    <w:rsid w:val="00AB7DDB"/>
    <w:rsid w:val="00AC0DF5"/>
    <w:rsid w:val="00AC415E"/>
    <w:rsid w:val="00AC4BDB"/>
    <w:rsid w:val="00AC6AC4"/>
    <w:rsid w:val="00AD0317"/>
    <w:rsid w:val="00AE04BB"/>
    <w:rsid w:val="00AE2EF0"/>
    <w:rsid w:val="00AE2FD4"/>
    <w:rsid w:val="00AE7E09"/>
    <w:rsid w:val="00AF176B"/>
    <w:rsid w:val="00AF5B15"/>
    <w:rsid w:val="00B004F3"/>
    <w:rsid w:val="00B03D32"/>
    <w:rsid w:val="00B04972"/>
    <w:rsid w:val="00B04FAD"/>
    <w:rsid w:val="00B136A6"/>
    <w:rsid w:val="00B21383"/>
    <w:rsid w:val="00B2164E"/>
    <w:rsid w:val="00B22331"/>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64326"/>
    <w:rsid w:val="00B720C9"/>
    <w:rsid w:val="00B8046D"/>
    <w:rsid w:val="00B85387"/>
    <w:rsid w:val="00B9451F"/>
    <w:rsid w:val="00B9532F"/>
    <w:rsid w:val="00BA1C79"/>
    <w:rsid w:val="00BA4154"/>
    <w:rsid w:val="00BB0020"/>
    <w:rsid w:val="00BB5E06"/>
    <w:rsid w:val="00BB7F21"/>
    <w:rsid w:val="00BC07E5"/>
    <w:rsid w:val="00BC2888"/>
    <w:rsid w:val="00BC2F27"/>
    <w:rsid w:val="00BC38BC"/>
    <w:rsid w:val="00BC4052"/>
    <w:rsid w:val="00BC4BC8"/>
    <w:rsid w:val="00BC5097"/>
    <w:rsid w:val="00BC72D8"/>
    <w:rsid w:val="00BD0D48"/>
    <w:rsid w:val="00BD2818"/>
    <w:rsid w:val="00BD31E1"/>
    <w:rsid w:val="00BD703E"/>
    <w:rsid w:val="00BE2493"/>
    <w:rsid w:val="00BE314A"/>
    <w:rsid w:val="00BF1AE9"/>
    <w:rsid w:val="00BF423D"/>
    <w:rsid w:val="00BF4AE4"/>
    <w:rsid w:val="00BF625B"/>
    <w:rsid w:val="00C03DF7"/>
    <w:rsid w:val="00C1614D"/>
    <w:rsid w:val="00C21E57"/>
    <w:rsid w:val="00C22622"/>
    <w:rsid w:val="00C2305B"/>
    <w:rsid w:val="00C30E20"/>
    <w:rsid w:val="00C30F9B"/>
    <w:rsid w:val="00C60866"/>
    <w:rsid w:val="00C62347"/>
    <w:rsid w:val="00C6699B"/>
    <w:rsid w:val="00C71989"/>
    <w:rsid w:val="00C75A90"/>
    <w:rsid w:val="00C75C8E"/>
    <w:rsid w:val="00C76D6B"/>
    <w:rsid w:val="00C770CB"/>
    <w:rsid w:val="00C772E0"/>
    <w:rsid w:val="00C80D20"/>
    <w:rsid w:val="00C82058"/>
    <w:rsid w:val="00C82B9E"/>
    <w:rsid w:val="00C82D19"/>
    <w:rsid w:val="00C84A3E"/>
    <w:rsid w:val="00C85F8E"/>
    <w:rsid w:val="00C879B1"/>
    <w:rsid w:val="00C90C99"/>
    <w:rsid w:val="00C90DC4"/>
    <w:rsid w:val="00C953CC"/>
    <w:rsid w:val="00CA1C7D"/>
    <w:rsid w:val="00CA58CA"/>
    <w:rsid w:val="00CB1AF9"/>
    <w:rsid w:val="00CB4F6E"/>
    <w:rsid w:val="00CB629B"/>
    <w:rsid w:val="00CC2721"/>
    <w:rsid w:val="00CD2C95"/>
    <w:rsid w:val="00CE0337"/>
    <w:rsid w:val="00CE1533"/>
    <w:rsid w:val="00CE1842"/>
    <w:rsid w:val="00CE25A6"/>
    <w:rsid w:val="00CE2CF6"/>
    <w:rsid w:val="00CE772F"/>
    <w:rsid w:val="00CE79F1"/>
    <w:rsid w:val="00CF04FE"/>
    <w:rsid w:val="00CF0AAE"/>
    <w:rsid w:val="00CF669F"/>
    <w:rsid w:val="00D00DC7"/>
    <w:rsid w:val="00D02624"/>
    <w:rsid w:val="00D038CC"/>
    <w:rsid w:val="00D11EE6"/>
    <w:rsid w:val="00D13400"/>
    <w:rsid w:val="00D13AF1"/>
    <w:rsid w:val="00D1484A"/>
    <w:rsid w:val="00D15099"/>
    <w:rsid w:val="00D1520B"/>
    <w:rsid w:val="00D158DF"/>
    <w:rsid w:val="00D163CB"/>
    <w:rsid w:val="00D216A2"/>
    <w:rsid w:val="00D26150"/>
    <w:rsid w:val="00D33B64"/>
    <w:rsid w:val="00D42185"/>
    <w:rsid w:val="00D454D1"/>
    <w:rsid w:val="00D50796"/>
    <w:rsid w:val="00D508A3"/>
    <w:rsid w:val="00D52845"/>
    <w:rsid w:val="00D62CEF"/>
    <w:rsid w:val="00D652AB"/>
    <w:rsid w:val="00D65822"/>
    <w:rsid w:val="00D70393"/>
    <w:rsid w:val="00D73279"/>
    <w:rsid w:val="00D76052"/>
    <w:rsid w:val="00D81C38"/>
    <w:rsid w:val="00D838C4"/>
    <w:rsid w:val="00D84DF5"/>
    <w:rsid w:val="00D853E5"/>
    <w:rsid w:val="00D8736A"/>
    <w:rsid w:val="00D90711"/>
    <w:rsid w:val="00D95A27"/>
    <w:rsid w:val="00D96631"/>
    <w:rsid w:val="00DA079A"/>
    <w:rsid w:val="00DA2D12"/>
    <w:rsid w:val="00DA3E13"/>
    <w:rsid w:val="00DA6EE6"/>
    <w:rsid w:val="00DB4029"/>
    <w:rsid w:val="00DB6D86"/>
    <w:rsid w:val="00DC0FDF"/>
    <w:rsid w:val="00DC1D13"/>
    <w:rsid w:val="00DC3BF8"/>
    <w:rsid w:val="00DC7083"/>
    <w:rsid w:val="00DD0E74"/>
    <w:rsid w:val="00DD2171"/>
    <w:rsid w:val="00DD7392"/>
    <w:rsid w:val="00DE63F5"/>
    <w:rsid w:val="00DF1E25"/>
    <w:rsid w:val="00DF239C"/>
    <w:rsid w:val="00DF26F8"/>
    <w:rsid w:val="00DF3CC0"/>
    <w:rsid w:val="00DF5361"/>
    <w:rsid w:val="00DF652C"/>
    <w:rsid w:val="00E04DFC"/>
    <w:rsid w:val="00E055CD"/>
    <w:rsid w:val="00E13F6A"/>
    <w:rsid w:val="00E165D9"/>
    <w:rsid w:val="00E17295"/>
    <w:rsid w:val="00E2078D"/>
    <w:rsid w:val="00E2311B"/>
    <w:rsid w:val="00E3014F"/>
    <w:rsid w:val="00E31686"/>
    <w:rsid w:val="00E3765C"/>
    <w:rsid w:val="00E40B50"/>
    <w:rsid w:val="00E50082"/>
    <w:rsid w:val="00E61E9E"/>
    <w:rsid w:val="00E8003C"/>
    <w:rsid w:val="00E81637"/>
    <w:rsid w:val="00E825FC"/>
    <w:rsid w:val="00E83B53"/>
    <w:rsid w:val="00E87CFF"/>
    <w:rsid w:val="00E927D6"/>
    <w:rsid w:val="00E95F32"/>
    <w:rsid w:val="00E97521"/>
    <w:rsid w:val="00EA06DA"/>
    <w:rsid w:val="00EA3D1D"/>
    <w:rsid w:val="00EA64C3"/>
    <w:rsid w:val="00EB08A8"/>
    <w:rsid w:val="00EB665A"/>
    <w:rsid w:val="00EC4F36"/>
    <w:rsid w:val="00EC559E"/>
    <w:rsid w:val="00EC5B71"/>
    <w:rsid w:val="00EC7374"/>
    <w:rsid w:val="00ED16F6"/>
    <w:rsid w:val="00ED534C"/>
    <w:rsid w:val="00ED6A03"/>
    <w:rsid w:val="00EE0B17"/>
    <w:rsid w:val="00EE24A1"/>
    <w:rsid w:val="00EE49C5"/>
    <w:rsid w:val="00EE55BB"/>
    <w:rsid w:val="00EE7AD2"/>
    <w:rsid w:val="00EF096F"/>
    <w:rsid w:val="00EF1A03"/>
    <w:rsid w:val="00EF2F15"/>
    <w:rsid w:val="00EF50BD"/>
    <w:rsid w:val="00EF5226"/>
    <w:rsid w:val="00F00A09"/>
    <w:rsid w:val="00F01742"/>
    <w:rsid w:val="00F034E5"/>
    <w:rsid w:val="00F03A62"/>
    <w:rsid w:val="00F06C88"/>
    <w:rsid w:val="00F07C39"/>
    <w:rsid w:val="00F10525"/>
    <w:rsid w:val="00F109E9"/>
    <w:rsid w:val="00F11E19"/>
    <w:rsid w:val="00F2256A"/>
    <w:rsid w:val="00F22F57"/>
    <w:rsid w:val="00F2655C"/>
    <w:rsid w:val="00F26DAE"/>
    <w:rsid w:val="00F27221"/>
    <w:rsid w:val="00F35AF7"/>
    <w:rsid w:val="00F42973"/>
    <w:rsid w:val="00F43191"/>
    <w:rsid w:val="00F4584A"/>
    <w:rsid w:val="00F46362"/>
    <w:rsid w:val="00F4676B"/>
    <w:rsid w:val="00F46E57"/>
    <w:rsid w:val="00F52AD1"/>
    <w:rsid w:val="00F5483F"/>
    <w:rsid w:val="00F55128"/>
    <w:rsid w:val="00F613B4"/>
    <w:rsid w:val="00F71E5A"/>
    <w:rsid w:val="00F72623"/>
    <w:rsid w:val="00F726CE"/>
    <w:rsid w:val="00F73828"/>
    <w:rsid w:val="00F76C95"/>
    <w:rsid w:val="00F7786A"/>
    <w:rsid w:val="00F77AE6"/>
    <w:rsid w:val="00F801A7"/>
    <w:rsid w:val="00F80B6C"/>
    <w:rsid w:val="00F86F62"/>
    <w:rsid w:val="00F90BA4"/>
    <w:rsid w:val="00F97FBE"/>
    <w:rsid w:val="00FA5284"/>
    <w:rsid w:val="00FB3005"/>
    <w:rsid w:val="00FB4B22"/>
    <w:rsid w:val="00FB4F1F"/>
    <w:rsid w:val="00FC120C"/>
    <w:rsid w:val="00FC205B"/>
    <w:rsid w:val="00FC2825"/>
    <w:rsid w:val="00FC451B"/>
    <w:rsid w:val="00FC4E5F"/>
    <w:rsid w:val="00FD04E8"/>
    <w:rsid w:val="00FD0686"/>
    <w:rsid w:val="00FD1786"/>
    <w:rsid w:val="00FD18E3"/>
    <w:rsid w:val="00FD20D2"/>
    <w:rsid w:val="00FD40CB"/>
    <w:rsid w:val="00FD5D3A"/>
    <w:rsid w:val="00FE0852"/>
    <w:rsid w:val="00FE2D67"/>
    <w:rsid w:val="00FE3AF1"/>
    <w:rsid w:val="00FE68DA"/>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04CAB"/>
  <w15:chartTrackingRefBased/>
  <w15:docId w15:val="{0DD18AB9-C8D8-4878-990C-17B8B07DF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32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273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2732B"/>
    <w:pPr>
      <w:pBdr>
        <w:top w:val="none" w:sz="0" w:space="0" w:color="auto"/>
      </w:pBdr>
      <w:spacing w:before="180"/>
      <w:outlineLvl w:val="1"/>
    </w:pPr>
    <w:rPr>
      <w:sz w:val="32"/>
    </w:rPr>
  </w:style>
  <w:style w:type="paragraph" w:styleId="Heading3">
    <w:name w:val="heading 3"/>
    <w:basedOn w:val="Heading2"/>
    <w:next w:val="Normal"/>
    <w:link w:val="Heading3Char"/>
    <w:qFormat/>
    <w:rsid w:val="0052732B"/>
    <w:pPr>
      <w:spacing w:before="120"/>
      <w:outlineLvl w:val="2"/>
    </w:pPr>
    <w:rPr>
      <w:sz w:val="28"/>
    </w:rPr>
  </w:style>
  <w:style w:type="paragraph" w:styleId="Heading4">
    <w:name w:val="heading 4"/>
    <w:basedOn w:val="Heading3"/>
    <w:next w:val="Normal"/>
    <w:link w:val="Heading4Char"/>
    <w:qFormat/>
    <w:rsid w:val="0052732B"/>
    <w:pPr>
      <w:ind w:left="1418" w:hanging="1418"/>
      <w:outlineLvl w:val="3"/>
    </w:pPr>
    <w:rPr>
      <w:sz w:val="24"/>
    </w:rPr>
  </w:style>
  <w:style w:type="paragraph" w:styleId="Heading5">
    <w:name w:val="heading 5"/>
    <w:basedOn w:val="Heading4"/>
    <w:next w:val="Normal"/>
    <w:link w:val="Heading5Char"/>
    <w:qFormat/>
    <w:rsid w:val="0052732B"/>
    <w:pPr>
      <w:ind w:left="1701" w:hanging="1701"/>
      <w:outlineLvl w:val="4"/>
    </w:pPr>
    <w:rPr>
      <w:sz w:val="22"/>
    </w:rPr>
  </w:style>
  <w:style w:type="paragraph" w:styleId="Heading6">
    <w:name w:val="heading 6"/>
    <w:basedOn w:val="H6"/>
    <w:next w:val="Normal"/>
    <w:link w:val="Heading6Char"/>
    <w:qFormat/>
    <w:rsid w:val="0052732B"/>
    <w:pPr>
      <w:outlineLvl w:val="5"/>
    </w:pPr>
  </w:style>
  <w:style w:type="paragraph" w:styleId="Heading7">
    <w:name w:val="heading 7"/>
    <w:basedOn w:val="H6"/>
    <w:next w:val="Normal"/>
    <w:link w:val="Heading7Char"/>
    <w:qFormat/>
    <w:rsid w:val="0052732B"/>
    <w:pPr>
      <w:outlineLvl w:val="6"/>
    </w:pPr>
  </w:style>
  <w:style w:type="paragraph" w:styleId="Heading8">
    <w:name w:val="heading 8"/>
    <w:basedOn w:val="Heading1"/>
    <w:next w:val="Normal"/>
    <w:link w:val="Heading8Char"/>
    <w:qFormat/>
    <w:rsid w:val="0052732B"/>
    <w:pPr>
      <w:ind w:left="0" w:firstLine="0"/>
      <w:outlineLvl w:val="7"/>
    </w:pPr>
  </w:style>
  <w:style w:type="paragraph" w:styleId="Heading9">
    <w:name w:val="heading 9"/>
    <w:basedOn w:val="Heading8"/>
    <w:next w:val="Normal"/>
    <w:link w:val="Heading9Char"/>
    <w:qFormat/>
    <w:rsid w:val="005273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link w:val="Heading1"/>
    <w:rsid w:val="00F55128"/>
    <w:rPr>
      <w:rFonts w:ascii="Arial" w:eastAsia="Times New Roman" w:hAnsi="Arial"/>
      <w:sz w:val="36"/>
    </w:rPr>
  </w:style>
  <w:style w:type="character" w:customStyle="1" w:styleId="Heading2Char">
    <w:name w:val="Heading 2 Char"/>
    <w:link w:val="Heading2"/>
    <w:rsid w:val="00F55128"/>
    <w:rPr>
      <w:rFonts w:ascii="Arial" w:eastAsia="Times New Roman" w:hAnsi="Arial"/>
      <w:sz w:val="32"/>
    </w:rPr>
  </w:style>
  <w:style w:type="character" w:customStyle="1" w:styleId="Heading3Char">
    <w:name w:val="Heading 3 Char"/>
    <w:link w:val="Heading3"/>
    <w:rsid w:val="00F55128"/>
    <w:rPr>
      <w:rFonts w:ascii="Arial" w:eastAsia="Times New Roman" w:hAnsi="Arial"/>
      <w:sz w:val="28"/>
    </w:rPr>
  </w:style>
  <w:style w:type="character" w:customStyle="1" w:styleId="Heading4Char">
    <w:name w:val="Heading 4 Char"/>
    <w:link w:val="Heading4"/>
    <w:rsid w:val="00F55128"/>
    <w:rPr>
      <w:rFonts w:ascii="Arial" w:eastAsia="Times New Roman" w:hAnsi="Arial"/>
      <w:sz w:val="24"/>
    </w:rPr>
  </w:style>
  <w:style w:type="character" w:customStyle="1" w:styleId="Heading5Char">
    <w:name w:val="Heading 5 Char"/>
    <w:link w:val="Heading5"/>
    <w:rsid w:val="00F55128"/>
    <w:rPr>
      <w:rFonts w:ascii="Arial" w:eastAsia="Times New Roman" w:hAnsi="Arial"/>
      <w:sz w:val="22"/>
    </w:rPr>
  </w:style>
  <w:style w:type="character" w:customStyle="1" w:styleId="Heading6Char">
    <w:name w:val="Heading 6 Char"/>
    <w:link w:val="Heading6"/>
    <w:rsid w:val="00F55128"/>
    <w:rPr>
      <w:rFonts w:ascii="Arial" w:eastAsia="Times New Roman" w:hAnsi="Arial"/>
    </w:rPr>
  </w:style>
  <w:style w:type="character" w:customStyle="1" w:styleId="Heading7Char">
    <w:name w:val="Heading 7 Char"/>
    <w:link w:val="Heading7"/>
    <w:rsid w:val="00F55128"/>
    <w:rPr>
      <w:rFonts w:ascii="Arial" w:eastAsia="Times New Roman" w:hAnsi="Arial"/>
    </w:rPr>
  </w:style>
  <w:style w:type="character" w:customStyle="1" w:styleId="Heading8Char">
    <w:name w:val="Heading 8 Char"/>
    <w:link w:val="Heading8"/>
    <w:rsid w:val="00F55128"/>
    <w:rPr>
      <w:rFonts w:ascii="Arial" w:eastAsia="Times New Roman" w:hAnsi="Arial"/>
      <w:sz w:val="36"/>
    </w:rPr>
  </w:style>
  <w:style w:type="character" w:customStyle="1" w:styleId="Heading9Char">
    <w:name w:val="Heading 9 Char"/>
    <w:link w:val="Heading9"/>
    <w:rsid w:val="00F55128"/>
    <w:rPr>
      <w:rFonts w:ascii="Arial" w:eastAsia="Times New Roman" w:hAnsi="Arial"/>
      <w:sz w:val="36"/>
    </w:rPr>
  </w:style>
  <w:style w:type="paragraph" w:styleId="TOC8">
    <w:name w:val="toc 8"/>
    <w:basedOn w:val="TOC1"/>
    <w:rsid w:val="0052732B"/>
    <w:pPr>
      <w:spacing w:before="180"/>
      <w:ind w:left="2693" w:hanging="2693"/>
    </w:pPr>
    <w:rPr>
      <w:b/>
    </w:rPr>
  </w:style>
  <w:style w:type="paragraph" w:styleId="TOC1">
    <w:name w:val="toc 1"/>
    <w:rsid w:val="005273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5273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52732B"/>
    <w:pPr>
      <w:ind w:left="1701" w:hanging="1701"/>
    </w:pPr>
  </w:style>
  <w:style w:type="paragraph" w:styleId="TOC4">
    <w:name w:val="toc 4"/>
    <w:basedOn w:val="TOC3"/>
    <w:rsid w:val="0052732B"/>
    <w:pPr>
      <w:ind w:left="1418" w:hanging="1418"/>
    </w:pPr>
  </w:style>
  <w:style w:type="paragraph" w:styleId="TOC3">
    <w:name w:val="toc 3"/>
    <w:basedOn w:val="TOC2"/>
    <w:rsid w:val="0052732B"/>
    <w:pPr>
      <w:ind w:left="1134" w:hanging="1134"/>
    </w:pPr>
  </w:style>
  <w:style w:type="paragraph" w:styleId="TOC2">
    <w:name w:val="toc 2"/>
    <w:basedOn w:val="TOC1"/>
    <w:rsid w:val="0052732B"/>
    <w:pPr>
      <w:keepNext w:val="0"/>
      <w:spacing w:before="0"/>
      <w:ind w:left="851" w:hanging="851"/>
    </w:pPr>
    <w:rPr>
      <w:sz w:val="20"/>
    </w:rPr>
  </w:style>
  <w:style w:type="paragraph" w:styleId="Index2">
    <w:name w:val="index 2"/>
    <w:basedOn w:val="Index1"/>
    <w:rsid w:val="0052732B"/>
    <w:pPr>
      <w:ind w:left="284"/>
    </w:pPr>
  </w:style>
  <w:style w:type="paragraph" w:styleId="Index1">
    <w:name w:val="index 1"/>
    <w:basedOn w:val="Normal"/>
    <w:rsid w:val="0052732B"/>
    <w:pPr>
      <w:keepLines/>
      <w:spacing w:after="0"/>
    </w:pPr>
  </w:style>
  <w:style w:type="paragraph" w:customStyle="1" w:styleId="ZH">
    <w:name w:val="ZH"/>
    <w:rsid w:val="005273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52732B"/>
    <w:pPr>
      <w:outlineLvl w:val="9"/>
    </w:pPr>
  </w:style>
  <w:style w:type="paragraph" w:styleId="ListNumber2">
    <w:name w:val="List Number 2"/>
    <w:basedOn w:val="ListNumber"/>
    <w:rsid w:val="0052732B"/>
    <w:pPr>
      <w:ind w:left="851"/>
    </w:pPr>
  </w:style>
  <w:style w:type="paragraph" w:styleId="Header">
    <w:name w:val="header"/>
    <w:link w:val="HeaderChar"/>
    <w:rsid w:val="0052732B"/>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F55128"/>
    <w:rPr>
      <w:rFonts w:ascii="Arial" w:eastAsia="Times New Roman" w:hAnsi="Arial"/>
      <w:b/>
      <w:noProof/>
      <w:sz w:val="18"/>
    </w:rPr>
  </w:style>
  <w:style w:type="character" w:styleId="FootnoteReference">
    <w:name w:val="footnote reference"/>
    <w:rsid w:val="0052732B"/>
    <w:rPr>
      <w:b/>
      <w:position w:val="6"/>
      <w:sz w:val="16"/>
    </w:rPr>
  </w:style>
  <w:style w:type="paragraph" w:styleId="FootnoteText">
    <w:name w:val="footnote text"/>
    <w:basedOn w:val="Normal"/>
    <w:link w:val="FootnoteTextChar"/>
    <w:rsid w:val="0052732B"/>
    <w:pPr>
      <w:keepLines/>
      <w:spacing w:after="0"/>
      <w:ind w:left="454" w:hanging="454"/>
    </w:pPr>
    <w:rPr>
      <w:sz w:val="16"/>
    </w:rPr>
  </w:style>
  <w:style w:type="character" w:customStyle="1" w:styleId="FootnoteTextChar">
    <w:name w:val="Footnote Text Char"/>
    <w:link w:val="FootnoteText"/>
    <w:rsid w:val="00F55128"/>
    <w:rPr>
      <w:rFonts w:eastAsia="Times New Roman"/>
      <w:sz w:val="16"/>
    </w:rPr>
  </w:style>
  <w:style w:type="paragraph" w:customStyle="1" w:styleId="TAH">
    <w:name w:val="TAH"/>
    <w:basedOn w:val="TAC"/>
    <w:rsid w:val="0052732B"/>
    <w:rPr>
      <w:b/>
    </w:rPr>
  </w:style>
  <w:style w:type="paragraph" w:customStyle="1" w:styleId="TAC">
    <w:name w:val="TAC"/>
    <w:basedOn w:val="TAL"/>
    <w:rsid w:val="0052732B"/>
    <w:pPr>
      <w:jc w:val="center"/>
    </w:pPr>
  </w:style>
  <w:style w:type="paragraph" w:customStyle="1" w:styleId="TF">
    <w:name w:val="TF"/>
    <w:basedOn w:val="TH"/>
    <w:rsid w:val="0052732B"/>
    <w:pPr>
      <w:keepNext w:val="0"/>
      <w:spacing w:before="0" w:after="240"/>
    </w:pPr>
  </w:style>
  <w:style w:type="paragraph" w:customStyle="1" w:styleId="NO">
    <w:name w:val="NO"/>
    <w:basedOn w:val="Normal"/>
    <w:rsid w:val="0052732B"/>
    <w:pPr>
      <w:keepLines/>
      <w:ind w:left="1135" w:hanging="851"/>
    </w:pPr>
  </w:style>
  <w:style w:type="paragraph" w:styleId="TOC9">
    <w:name w:val="toc 9"/>
    <w:basedOn w:val="TOC8"/>
    <w:rsid w:val="0052732B"/>
    <w:pPr>
      <w:ind w:left="1418" w:hanging="1418"/>
    </w:pPr>
  </w:style>
  <w:style w:type="paragraph" w:customStyle="1" w:styleId="EX">
    <w:name w:val="EX"/>
    <w:basedOn w:val="Normal"/>
    <w:rsid w:val="0052732B"/>
    <w:pPr>
      <w:keepLines/>
      <w:ind w:left="1702" w:hanging="1418"/>
    </w:pPr>
  </w:style>
  <w:style w:type="paragraph" w:customStyle="1" w:styleId="FP">
    <w:name w:val="FP"/>
    <w:basedOn w:val="Normal"/>
    <w:rsid w:val="0052732B"/>
    <w:pPr>
      <w:spacing w:after="0"/>
    </w:pPr>
  </w:style>
  <w:style w:type="paragraph" w:customStyle="1" w:styleId="LD">
    <w:name w:val="LD"/>
    <w:rsid w:val="0052732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52732B"/>
    <w:pPr>
      <w:spacing w:after="0"/>
    </w:pPr>
  </w:style>
  <w:style w:type="paragraph" w:customStyle="1" w:styleId="EW">
    <w:name w:val="EW"/>
    <w:basedOn w:val="EX"/>
    <w:rsid w:val="0052732B"/>
    <w:pPr>
      <w:spacing w:after="0"/>
    </w:pPr>
  </w:style>
  <w:style w:type="paragraph" w:styleId="TOC6">
    <w:name w:val="toc 6"/>
    <w:basedOn w:val="TOC5"/>
    <w:next w:val="Normal"/>
    <w:rsid w:val="0052732B"/>
    <w:pPr>
      <w:ind w:left="1985" w:hanging="1985"/>
    </w:pPr>
  </w:style>
  <w:style w:type="paragraph" w:styleId="TOC7">
    <w:name w:val="toc 7"/>
    <w:basedOn w:val="TOC6"/>
    <w:next w:val="Normal"/>
    <w:rsid w:val="0052732B"/>
    <w:pPr>
      <w:ind w:left="2268" w:hanging="2268"/>
    </w:pPr>
  </w:style>
  <w:style w:type="paragraph" w:styleId="ListBullet2">
    <w:name w:val="List Bullet 2"/>
    <w:basedOn w:val="ListBullet"/>
    <w:rsid w:val="0052732B"/>
    <w:pPr>
      <w:ind w:left="851"/>
    </w:pPr>
  </w:style>
  <w:style w:type="paragraph" w:styleId="ListBullet3">
    <w:name w:val="List Bullet 3"/>
    <w:basedOn w:val="ListBullet2"/>
    <w:rsid w:val="0052732B"/>
    <w:pPr>
      <w:ind w:left="1135"/>
    </w:pPr>
  </w:style>
  <w:style w:type="paragraph" w:styleId="ListNumber">
    <w:name w:val="List Number"/>
    <w:basedOn w:val="List"/>
    <w:rsid w:val="0052732B"/>
  </w:style>
  <w:style w:type="paragraph" w:customStyle="1" w:styleId="EQ">
    <w:name w:val="EQ"/>
    <w:basedOn w:val="Normal"/>
    <w:next w:val="Normal"/>
    <w:rsid w:val="0052732B"/>
    <w:pPr>
      <w:keepLines/>
      <w:tabs>
        <w:tab w:val="center" w:pos="4536"/>
        <w:tab w:val="right" w:pos="9072"/>
      </w:tabs>
    </w:pPr>
    <w:rPr>
      <w:noProof/>
    </w:rPr>
  </w:style>
  <w:style w:type="paragraph" w:customStyle="1" w:styleId="TH">
    <w:name w:val="TH"/>
    <w:basedOn w:val="Normal"/>
    <w:rsid w:val="0052732B"/>
    <w:pPr>
      <w:keepNext/>
      <w:keepLines/>
      <w:spacing w:before="60"/>
      <w:jc w:val="center"/>
    </w:pPr>
    <w:rPr>
      <w:rFonts w:ascii="Arial" w:hAnsi="Arial"/>
      <w:b/>
    </w:rPr>
  </w:style>
  <w:style w:type="paragraph" w:customStyle="1" w:styleId="NF">
    <w:name w:val="NF"/>
    <w:basedOn w:val="NO"/>
    <w:rsid w:val="0052732B"/>
    <w:pPr>
      <w:keepNext/>
      <w:spacing w:after="0"/>
    </w:pPr>
    <w:rPr>
      <w:rFonts w:ascii="Arial" w:hAnsi="Arial"/>
      <w:sz w:val="18"/>
    </w:rPr>
  </w:style>
  <w:style w:type="paragraph" w:customStyle="1" w:styleId="PL">
    <w:name w:val="PL"/>
    <w:rsid w:val="00527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2732B"/>
    <w:pPr>
      <w:jc w:val="right"/>
    </w:pPr>
  </w:style>
  <w:style w:type="paragraph" w:customStyle="1" w:styleId="H6">
    <w:name w:val="H6"/>
    <w:basedOn w:val="Heading5"/>
    <w:next w:val="Normal"/>
    <w:rsid w:val="0052732B"/>
    <w:pPr>
      <w:ind w:left="1985" w:hanging="1985"/>
      <w:outlineLvl w:val="9"/>
    </w:pPr>
    <w:rPr>
      <w:sz w:val="20"/>
    </w:rPr>
  </w:style>
  <w:style w:type="paragraph" w:customStyle="1" w:styleId="TAN">
    <w:name w:val="TAN"/>
    <w:basedOn w:val="TAL"/>
    <w:rsid w:val="0052732B"/>
    <w:pPr>
      <w:ind w:left="851" w:hanging="851"/>
    </w:pPr>
  </w:style>
  <w:style w:type="paragraph" w:customStyle="1" w:styleId="TAL">
    <w:name w:val="TAL"/>
    <w:basedOn w:val="Normal"/>
    <w:rsid w:val="0052732B"/>
    <w:pPr>
      <w:keepNext/>
      <w:keepLines/>
      <w:spacing w:after="0"/>
    </w:pPr>
    <w:rPr>
      <w:rFonts w:ascii="Arial" w:hAnsi="Arial"/>
      <w:sz w:val="18"/>
    </w:rPr>
  </w:style>
  <w:style w:type="paragraph" w:customStyle="1" w:styleId="ZA">
    <w:name w:val="ZA"/>
    <w:rsid w:val="005273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273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5273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5273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52732B"/>
    <w:pPr>
      <w:framePr w:wrap="notBeside" w:y="16161"/>
    </w:pPr>
  </w:style>
  <w:style w:type="character" w:customStyle="1" w:styleId="ZGSM">
    <w:name w:val="ZGSM"/>
    <w:rsid w:val="0052732B"/>
  </w:style>
  <w:style w:type="paragraph" w:styleId="List2">
    <w:name w:val="List 2"/>
    <w:basedOn w:val="List"/>
    <w:rsid w:val="0052732B"/>
    <w:pPr>
      <w:ind w:left="851"/>
    </w:pPr>
  </w:style>
  <w:style w:type="paragraph" w:customStyle="1" w:styleId="ZG">
    <w:name w:val="ZG"/>
    <w:rsid w:val="005273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52732B"/>
    <w:pPr>
      <w:ind w:left="1135"/>
    </w:pPr>
  </w:style>
  <w:style w:type="paragraph" w:styleId="List4">
    <w:name w:val="List 4"/>
    <w:basedOn w:val="List3"/>
    <w:rsid w:val="0052732B"/>
    <w:pPr>
      <w:ind w:left="1418"/>
    </w:pPr>
  </w:style>
  <w:style w:type="paragraph" w:styleId="List5">
    <w:name w:val="List 5"/>
    <w:basedOn w:val="List4"/>
    <w:rsid w:val="0052732B"/>
    <w:pPr>
      <w:ind w:left="1702"/>
    </w:pPr>
  </w:style>
  <w:style w:type="paragraph" w:customStyle="1" w:styleId="EditorsNote">
    <w:name w:val="Editor's Note"/>
    <w:basedOn w:val="NO"/>
    <w:rsid w:val="0052732B"/>
    <w:rPr>
      <w:color w:val="FF0000"/>
    </w:rPr>
  </w:style>
  <w:style w:type="paragraph" w:styleId="List">
    <w:name w:val="List"/>
    <w:basedOn w:val="Normal"/>
    <w:rsid w:val="0052732B"/>
    <w:pPr>
      <w:ind w:left="568" w:hanging="284"/>
    </w:pPr>
  </w:style>
  <w:style w:type="paragraph" w:styleId="ListBullet">
    <w:name w:val="List Bullet"/>
    <w:basedOn w:val="List"/>
    <w:rsid w:val="0052732B"/>
  </w:style>
  <w:style w:type="paragraph" w:styleId="ListBullet4">
    <w:name w:val="List Bullet 4"/>
    <w:basedOn w:val="ListBullet3"/>
    <w:rsid w:val="0052732B"/>
    <w:pPr>
      <w:ind w:left="1418"/>
    </w:pPr>
  </w:style>
  <w:style w:type="paragraph" w:styleId="ListBullet5">
    <w:name w:val="List Bullet 5"/>
    <w:basedOn w:val="ListBullet4"/>
    <w:rsid w:val="0052732B"/>
    <w:pPr>
      <w:ind w:left="1702"/>
    </w:pPr>
  </w:style>
  <w:style w:type="paragraph" w:customStyle="1" w:styleId="B1">
    <w:name w:val="B1"/>
    <w:basedOn w:val="List"/>
    <w:rsid w:val="0052732B"/>
  </w:style>
  <w:style w:type="paragraph" w:customStyle="1" w:styleId="B2">
    <w:name w:val="B2"/>
    <w:basedOn w:val="List2"/>
    <w:rsid w:val="0052732B"/>
  </w:style>
  <w:style w:type="paragraph" w:customStyle="1" w:styleId="B3">
    <w:name w:val="B3"/>
    <w:basedOn w:val="List3"/>
    <w:rsid w:val="0052732B"/>
  </w:style>
  <w:style w:type="paragraph" w:customStyle="1" w:styleId="B4">
    <w:name w:val="B4"/>
    <w:basedOn w:val="List4"/>
    <w:rsid w:val="0052732B"/>
  </w:style>
  <w:style w:type="paragraph" w:customStyle="1" w:styleId="B5">
    <w:name w:val="B5"/>
    <w:basedOn w:val="List5"/>
    <w:rsid w:val="0052732B"/>
  </w:style>
  <w:style w:type="paragraph" w:styleId="Footer">
    <w:name w:val="footer"/>
    <w:basedOn w:val="Header"/>
    <w:link w:val="FooterChar"/>
    <w:rsid w:val="0052732B"/>
    <w:pPr>
      <w:jc w:val="center"/>
    </w:pPr>
    <w:rPr>
      <w:i/>
    </w:rPr>
  </w:style>
  <w:style w:type="character" w:customStyle="1" w:styleId="FooterChar">
    <w:name w:val="Footer Char"/>
    <w:link w:val="Footer"/>
    <w:rsid w:val="00F55128"/>
    <w:rPr>
      <w:rFonts w:ascii="Arial" w:eastAsia="Times New Roman" w:hAnsi="Arial"/>
      <w:b/>
      <w:i/>
      <w:noProof/>
      <w:sz w:val="18"/>
    </w:rPr>
  </w:style>
  <w:style w:type="paragraph" w:customStyle="1" w:styleId="ZTD">
    <w:name w:val="ZTD"/>
    <w:basedOn w:val="ZB"/>
    <w:rsid w:val="0052732B"/>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eastAsia="en-US"/>
    </w:rPr>
  </w:style>
  <w:style w:type="character" w:styleId="Hyperlink">
    <w:name w:val="Hyperlink"/>
    <w:basedOn w:val="DefaultParagraphFont"/>
    <w:rsid w:val="00A2663B"/>
    <w:rPr>
      <w:color w:val="0563C1" w:themeColor="hyperlink"/>
      <w:u w:val="single"/>
    </w:rPr>
  </w:style>
  <w:style w:type="character" w:styleId="UnresolvedMention">
    <w:name w:val="Unresolved Mention"/>
    <w:basedOn w:val="DefaultParagraphFont"/>
    <w:uiPriority w:val="99"/>
    <w:semiHidden/>
    <w:unhideWhenUsed/>
    <w:rsid w:val="00A2663B"/>
    <w:rPr>
      <w:color w:val="605E5C"/>
      <w:shd w:val="clear" w:color="auto" w:fill="E1DFDD"/>
    </w:rPr>
  </w:style>
  <w:style w:type="paragraph" w:styleId="ListParagraph">
    <w:name w:val="List Paragraph"/>
    <w:basedOn w:val="Normal"/>
    <w:uiPriority w:val="34"/>
    <w:qFormat/>
    <w:rsid w:val="002A78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331320">
      <w:bodyDiv w:val="1"/>
      <w:marLeft w:val="0"/>
      <w:marRight w:val="0"/>
      <w:marTop w:val="0"/>
      <w:marBottom w:val="0"/>
      <w:divBdr>
        <w:top w:val="none" w:sz="0" w:space="0" w:color="auto"/>
        <w:left w:val="none" w:sz="0" w:space="0" w:color="auto"/>
        <w:bottom w:val="none" w:sz="0" w:space="0" w:color="auto"/>
        <w:right w:val="none" w:sz="0" w:space="0" w:color="auto"/>
      </w:divBdr>
    </w:div>
    <w:div w:id="181568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jukka.vialen@airbu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7</Pages>
  <Words>2256</Words>
  <Characters>11193</Characters>
  <Application>Microsoft Office Word</Application>
  <DocSecurity>0</DocSecurity>
  <Lines>361</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 </vt:lpstr>
    </vt:vector>
  </TitlesOfParts>
  <Company>ETSI Secretariat</Company>
  <LinksUpToDate>false</LinksUpToDate>
  <CharactersWithSpaces>13252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Vialen, Jukka</cp:lastModifiedBy>
  <cp:revision>19</cp:revision>
  <dcterms:created xsi:type="dcterms:W3CDTF">2025-02-05T18:00:00Z</dcterms:created>
  <dcterms:modified xsi:type="dcterms:W3CDTF">2025-02-09T21:37:00Z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69f56742-4f94-49fe-9572-b9bdc1f095d1</vt:lpwstr>
  </property>
  <property fmtid="{D5CDD505-2E9C-101B-9397-08002B2CF9AE}" pid="3" name="TaggedBy">
    <vt:lpwstr>VIJU100</vt:lpwstr>
  </property>
  <property fmtid="{D5CDD505-2E9C-101B-9397-08002B2CF9AE}" pid="4" name="L">
    <vt:lpwstr>XXPRI</vt:lpwstr>
  </property>
  <property fmtid="{D5CDD505-2E9C-101B-9397-08002B2CF9AE}" pid="5" name="STAMP">
    <vt:lpwstr>NO</vt:lpwstr>
  </property>
</Properties>
</file>